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2C113825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3512EA2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056A767" wp14:editId="1760D16B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3C76F137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A10A831" w14:textId="1E169CED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17C137C0" w14:textId="77777777" w:rsidTr="00876761">
        <w:tc>
          <w:tcPr>
            <w:tcW w:w="1906" w:type="dxa"/>
            <w:vMerge/>
            <w:shd w:val="clear" w:color="auto" w:fill="F5F8FF"/>
          </w:tcPr>
          <w:p w14:paraId="2BA39CD7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3EC49CD4" w14:textId="130B7FFF" w:rsidR="00A25010" w:rsidRPr="00876761" w:rsidRDefault="003A6E51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</w:t>
            </w:r>
            <w:r w:rsidR="001E6647"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 xml:space="preserve"> Agenda</w:t>
            </w:r>
          </w:p>
        </w:tc>
      </w:tr>
    </w:tbl>
    <w:p w14:paraId="6A848635" w14:textId="77777777" w:rsidR="00A25010" w:rsidRDefault="00A25010" w:rsidP="0046480F">
      <w:pPr>
        <w:spacing w:after="0"/>
        <w:rPr>
          <w:sz w:val="20"/>
          <w:szCs w:val="20"/>
        </w:rPr>
      </w:pPr>
    </w:p>
    <w:p w14:paraId="791D87B3" w14:textId="77777777" w:rsidR="00A25010" w:rsidRDefault="00A25010" w:rsidP="0046480F">
      <w:pPr>
        <w:spacing w:after="0"/>
        <w:rPr>
          <w:sz w:val="20"/>
          <w:szCs w:val="20"/>
        </w:rPr>
      </w:pPr>
    </w:p>
    <w:p w14:paraId="7CEBE62B" w14:textId="77777777" w:rsidR="00A25010" w:rsidRDefault="00A25010" w:rsidP="0046480F">
      <w:pPr>
        <w:spacing w:after="0"/>
        <w:rPr>
          <w:sz w:val="20"/>
          <w:szCs w:val="20"/>
        </w:rPr>
      </w:pPr>
    </w:p>
    <w:p w14:paraId="00EA017A" w14:textId="77777777" w:rsidR="00A25010" w:rsidRDefault="00A25010" w:rsidP="0046480F">
      <w:pPr>
        <w:spacing w:after="0"/>
        <w:rPr>
          <w:sz w:val="20"/>
          <w:szCs w:val="20"/>
        </w:rPr>
      </w:pPr>
    </w:p>
    <w:p w14:paraId="2C47508E" w14:textId="77777777" w:rsidR="00A25010" w:rsidRDefault="00A25010" w:rsidP="0046480F">
      <w:pPr>
        <w:spacing w:after="0"/>
        <w:rPr>
          <w:sz w:val="20"/>
          <w:szCs w:val="20"/>
        </w:rPr>
      </w:pPr>
    </w:p>
    <w:p w14:paraId="46EA2A0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205A6C94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48041D77" w14:textId="77777777" w:rsidR="00A25010" w:rsidRDefault="00A25010" w:rsidP="0046480F">
      <w:pPr>
        <w:spacing w:after="0"/>
        <w:rPr>
          <w:sz w:val="20"/>
          <w:szCs w:val="20"/>
        </w:rPr>
      </w:pPr>
    </w:p>
    <w:p w14:paraId="60EB44CE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5FB5821" w14:textId="77777777" w:rsidTr="0000252F">
        <w:tc>
          <w:tcPr>
            <w:tcW w:w="1367" w:type="pct"/>
            <w:vAlign w:val="center"/>
          </w:tcPr>
          <w:p w14:paraId="3CBB863A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1192E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3E16A6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4EB5C9" wp14:editId="7EA0C5E6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783E1D7" w14:textId="77777777" w:rsidTr="0000252F">
        <w:tc>
          <w:tcPr>
            <w:tcW w:w="1367" w:type="pct"/>
            <w:vAlign w:val="center"/>
          </w:tcPr>
          <w:p w14:paraId="16708F3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7338879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F07731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BD6C07A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8A2C59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D511E5" wp14:editId="211C7C73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AE9DD9C" w14:textId="77777777" w:rsidTr="0000252F">
        <w:tc>
          <w:tcPr>
            <w:tcW w:w="1367" w:type="pct"/>
            <w:vAlign w:val="center"/>
          </w:tcPr>
          <w:p w14:paraId="297BCB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D43512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6A8CE99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CDEFDCD" wp14:editId="71BB79E3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86CC6C3" w14:textId="77777777" w:rsidTr="0000252F">
        <w:tc>
          <w:tcPr>
            <w:tcW w:w="1367" w:type="pct"/>
            <w:vAlign w:val="center"/>
          </w:tcPr>
          <w:p w14:paraId="38E7736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22430612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004C973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1552C991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240B815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403FE031" wp14:editId="6D8892D6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121E0D" w14:textId="77777777" w:rsidR="00F327CC" w:rsidRPr="0047110D" w:rsidRDefault="00F327CC" w:rsidP="008B7D45">
      <w:pPr>
        <w:pStyle w:val="Spacer"/>
      </w:pPr>
    </w:p>
    <w:p w14:paraId="4217B23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221BB0A2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608625B" w14:textId="77777777" w:rsidR="00724F8D" w:rsidRDefault="001E6647" w:rsidP="00B96215">
      <w:pPr>
        <w:pStyle w:val="Heading1"/>
      </w:pPr>
      <w:r w:rsidRPr="001E6647">
        <w:rPr>
          <w:highlight w:val="yellow"/>
        </w:rPr>
        <w:lastRenderedPageBreak/>
        <w:t>&lt; District Name &gt;</w:t>
      </w:r>
    </w:p>
    <w:p w14:paraId="1B53FE7C" w14:textId="28E94E1D" w:rsidR="0023114B" w:rsidRPr="001E6647" w:rsidRDefault="001E6647" w:rsidP="00C66A6E">
      <w:pPr>
        <w:pStyle w:val="Heading2"/>
      </w:pPr>
      <w:r w:rsidRPr="001E6647">
        <w:t xml:space="preserve">Assessment System Design Project — Workshop </w:t>
      </w:r>
      <w:r>
        <w:t>#</w:t>
      </w:r>
      <w:r w:rsidRPr="001E6647">
        <w:t>1</w:t>
      </w:r>
      <w:r w:rsidR="002804F3">
        <w:t xml:space="preserve"> Agenda</w:t>
      </w:r>
    </w:p>
    <w:p w14:paraId="5123D0B1" w14:textId="1ACF2314" w:rsidR="001E6647" w:rsidRPr="00724F8D" w:rsidRDefault="00724F8D" w:rsidP="00724F8D">
      <w:pPr>
        <w:pStyle w:val="Heading2"/>
        <w:spacing w:after="0"/>
        <w:rPr>
          <w:b w:val="0"/>
        </w:rPr>
      </w:pPr>
      <w:r>
        <w:rPr>
          <w:b w:val="0"/>
          <w:highlight w:val="yellow"/>
        </w:rPr>
        <w:t>&lt; date</w:t>
      </w:r>
      <w:r w:rsidRPr="00724F8D">
        <w:rPr>
          <w:b w:val="0"/>
          <w:highlight w:val="yellow"/>
        </w:rPr>
        <w:t xml:space="preserve"> and </w:t>
      </w:r>
      <w:r>
        <w:rPr>
          <w:b w:val="0"/>
          <w:highlight w:val="yellow"/>
        </w:rPr>
        <w:t>l</w:t>
      </w:r>
      <w:r w:rsidR="001E6647" w:rsidRPr="00724F8D">
        <w:rPr>
          <w:b w:val="0"/>
          <w:highlight w:val="yellow"/>
        </w:rPr>
        <w:t>ocation &gt;</w:t>
      </w:r>
    </w:p>
    <w:p w14:paraId="0BAE89F9" w14:textId="19666BE7" w:rsidR="001E6647" w:rsidRDefault="001E6647" w:rsidP="001E6647">
      <w:pPr>
        <w:pStyle w:val="Heading3"/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260"/>
        <w:gridCol w:w="8100"/>
      </w:tblGrid>
      <w:tr w:rsidR="006507E2" w:rsidRPr="00724F8D" w14:paraId="642DA03B" w14:textId="77777777" w:rsidTr="003C5452">
        <w:trPr>
          <w:cantSplit/>
          <w:trHeight w:val="220"/>
        </w:trPr>
        <w:tc>
          <w:tcPr>
            <w:tcW w:w="1260" w:type="dxa"/>
            <w:shd w:val="clear" w:color="auto" w:fill="4F81BD" w:themeFill="accent1"/>
            <w:noWrap/>
          </w:tcPr>
          <w:p w14:paraId="586873E8" w14:textId="49E12287" w:rsidR="006507E2" w:rsidRPr="005D46E2" w:rsidRDefault="006E6A5E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TIME</w:t>
            </w:r>
          </w:p>
        </w:tc>
        <w:tc>
          <w:tcPr>
            <w:tcW w:w="8100" w:type="dxa"/>
            <w:shd w:val="clear" w:color="auto" w:fill="4F81BD" w:themeFill="accent1"/>
            <w:noWrap/>
          </w:tcPr>
          <w:p w14:paraId="3A337C20" w14:textId="2BFE8607" w:rsidR="006507E2" w:rsidRPr="00DF376B" w:rsidRDefault="00DD464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SESSION TOPIC</w:t>
            </w:r>
          </w:p>
        </w:tc>
      </w:tr>
      <w:tr w:rsidR="005D46E2" w:rsidRPr="005D46E2" w14:paraId="69E792FB" w14:textId="77777777" w:rsidTr="003E6564">
        <w:trPr>
          <w:cantSplit/>
          <w:trHeight w:val="220"/>
        </w:trPr>
        <w:tc>
          <w:tcPr>
            <w:tcW w:w="126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4568D1A6" w14:textId="6EF5DBE4" w:rsidR="006507E2" w:rsidRPr="005D46E2" w:rsidRDefault="00B12A85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9</w:t>
            </w:r>
            <w:r w:rsidR="006507E2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:00 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A</w:t>
            </w:r>
            <w:r w:rsidR="006507E2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M</w:t>
            </w:r>
          </w:p>
        </w:tc>
        <w:tc>
          <w:tcPr>
            <w:tcW w:w="810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603B9C49" w14:textId="665BCD73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Welcome and Introductions</w:t>
            </w:r>
          </w:p>
        </w:tc>
      </w:tr>
      <w:tr w:rsidR="006507E2" w:rsidRPr="00724F8D" w14:paraId="28F65854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3FE87B0" w14:textId="524C6A66" w:rsidR="006507E2" w:rsidRPr="005D46E2" w:rsidRDefault="00724F8D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9: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2</w:t>
            </w:r>
            <w:r w:rsidR="003C5452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05DE18EF" w14:textId="396B74E1" w:rsidR="006507E2" w:rsidRPr="00DF376B" w:rsidRDefault="00724F8D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Project 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</w:rPr>
              <w:t>Vision and Charge</w:t>
            </w:r>
          </w:p>
          <w:p w14:paraId="346F32A3" w14:textId="100002DC" w:rsidR="00724F8D" w:rsidRPr="00724F8D" w:rsidRDefault="003E6564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R</w:t>
            </w:r>
            <w:r w:rsidR="00724F8D" w:rsidRPr="00724F8D">
              <w:rPr>
                <w:color w:val="000000" w:themeColor="text1"/>
              </w:rPr>
              <w:t xml:space="preserve">eview the vision and charge </w:t>
            </w:r>
            <w:r w:rsidR="00AE4B4A">
              <w:rPr>
                <w:color w:val="000000" w:themeColor="text1"/>
              </w:rPr>
              <w:t>for this project introduced</w:t>
            </w:r>
            <w:r w:rsidR="00724F8D" w:rsidRPr="00724F8D">
              <w:rPr>
                <w:color w:val="000000" w:themeColor="text1"/>
              </w:rPr>
              <w:t xml:space="preserve"> in the advance reading orienting participants to the project.</w:t>
            </w:r>
          </w:p>
        </w:tc>
      </w:tr>
      <w:tr w:rsidR="00B12A85" w:rsidRPr="00724F8D" w14:paraId="5CF34850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54148A6A" w14:textId="1CFFBCD5" w:rsidR="00B12A85" w:rsidRPr="005D46E2" w:rsidRDefault="003C5452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9</w:t>
            </w:r>
            <w:r w:rsidR="00724F8D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3</w:t>
            </w:r>
            <w:r w:rsidR="00325A80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</w:t>
            </w:r>
            <w:r w:rsidR="00724F8D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5CFB621D" w14:textId="0C8A3499" w:rsidR="00B12A85" w:rsidRPr="005D46E2" w:rsidRDefault="00B12A85" w:rsidP="00B12A85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Orientation to the 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</w:rPr>
              <w:t>Project</w:t>
            </w:r>
          </w:p>
          <w:p w14:paraId="330EE1A5" w14:textId="76D4A5B0" w:rsidR="00B12A85" w:rsidRPr="00724F8D" w:rsidRDefault="003E6564" w:rsidP="00B12A85">
            <w:pPr>
              <w:tabs>
                <w:tab w:val="left" w:pos="3630"/>
              </w:tabs>
              <w:spacing w:after="0"/>
              <w:rPr>
                <w:rFonts w:ascii="Calibri" w:hAnsi="Calibri"/>
                <w:color w:val="000000" w:themeColor="text1"/>
              </w:rPr>
            </w:pPr>
            <w:r>
              <w:rPr>
                <w:color w:val="000000" w:themeColor="text1"/>
              </w:rPr>
              <w:t>Review</w:t>
            </w:r>
            <w:r w:rsidR="00B12A85" w:rsidRPr="00724F8D">
              <w:rPr>
                <w:color w:val="000000" w:themeColor="text1"/>
              </w:rPr>
              <w:t xml:space="preserve"> the purpose of the workshop, challenges to be expected, and proposed group norms.</w:t>
            </w:r>
          </w:p>
        </w:tc>
      </w:tr>
      <w:tr w:rsidR="006507E2" w:rsidRPr="00724F8D" w14:paraId="563AA7D7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0DA76270" w14:textId="7A7DF9DA" w:rsidR="006507E2" w:rsidRPr="005D46E2" w:rsidRDefault="003E6564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9</w:t>
            </w:r>
            <w:r w:rsidR="00724F8D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="00325A80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45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</w:t>
            </w:r>
            <w:r w:rsidR="00724F8D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697826F2" w14:textId="1F2F660D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Vocabulary of Assessment</w:t>
            </w:r>
          </w:p>
          <w:p w14:paraId="266D9D5C" w14:textId="750C3A2D" w:rsidR="006507E2" w:rsidRPr="00724F8D" w:rsidRDefault="00633D86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Brief</w:t>
            </w:r>
            <w:r w:rsidR="00724F8D">
              <w:rPr>
                <w:color w:val="000000" w:themeColor="text1"/>
              </w:rPr>
              <w:t xml:space="preserve"> </w:t>
            </w:r>
            <w:r w:rsidR="006507E2" w:rsidRPr="00724F8D">
              <w:rPr>
                <w:color w:val="000000" w:themeColor="text1"/>
              </w:rPr>
              <w:t>review with opportunities for clarification, questions, and concerns.</w:t>
            </w:r>
          </w:p>
        </w:tc>
      </w:tr>
      <w:tr w:rsidR="005D46E2" w:rsidRPr="005D46E2" w14:paraId="5C966050" w14:textId="77777777" w:rsidTr="00DF376B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609FFC70" w14:textId="3CFFFA20" w:rsidR="003E6564" w:rsidRPr="005D46E2" w:rsidRDefault="003E6564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10:</w:t>
            </w:r>
            <w:r w:rsidR="00325A80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15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74A44274" w14:textId="6A0F80F6" w:rsidR="003E6564" w:rsidRPr="005D46E2" w:rsidRDefault="003E6564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Break</w:t>
            </w:r>
          </w:p>
        </w:tc>
      </w:tr>
      <w:tr w:rsidR="005D46E2" w:rsidRPr="005D46E2" w14:paraId="4385F536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32708C4F" w14:textId="76001CFC" w:rsidR="003C5452" w:rsidRPr="005D46E2" w:rsidRDefault="003C5452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="005C6E39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3</w:t>
            </w:r>
            <w:r w:rsidR="00325A80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22C3905D" w14:textId="3F59A51E" w:rsidR="003C5452" w:rsidRPr="005D46E2" w:rsidRDefault="00AE4B4A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Small Group </w:t>
            </w:r>
            <w:r w:rsidR="00633D86" w:rsidRPr="005D46E2">
              <w:rPr>
                <w:rFonts w:ascii="Calibri" w:hAnsi="Calibri"/>
                <w:b/>
                <w:color w:val="365F91" w:themeColor="accent1" w:themeShade="BF"/>
              </w:rPr>
              <w:t xml:space="preserve">Activity to </w:t>
            </w:r>
            <w:r w:rsidRPr="005D46E2">
              <w:rPr>
                <w:rFonts w:ascii="Calibri" w:hAnsi="Calibri"/>
                <w:b/>
                <w:color w:val="365F91" w:themeColor="accent1" w:themeShade="BF"/>
              </w:rPr>
              <w:t>Engage with the</w:t>
            </w:r>
            <w:r w:rsidR="00633D86" w:rsidRPr="005D46E2">
              <w:rPr>
                <w:rFonts w:ascii="Calibri" w:hAnsi="Calibri"/>
                <w:b/>
                <w:color w:val="365F91" w:themeColor="accent1" w:themeShade="BF"/>
              </w:rPr>
              <w:t xml:space="preserve"> </w:t>
            </w:r>
            <w:r w:rsidR="003C5452" w:rsidRPr="005D46E2">
              <w:rPr>
                <w:rFonts w:ascii="Calibri" w:hAnsi="Calibri"/>
                <w:b/>
                <w:color w:val="365F91" w:themeColor="accent1" w:themeShade="BF"/>
              </w:rPr>
              <w:t xml:space="preserve">Vocabulary </w:t>
            </w:r>
            <w:r w:rsidR="00633D86" w:rsidRPr="005D46E2">
              <w:rPr>
                <w:rFonts w:ascii="Calibri" w:hAnsi="Calibri"/>
                <w:b/>
                <w:color w:val="365F91" w:themeColor="accent1" w:themeShade="BF"/>
              </w:rPr>
              <w:t>of Assessment</w:t>
            </w:r>
          </w:p>
        </w:tc>
      </w:tr>
      <w:tr w:rsidR="006507E2" w:rsidRPr="00724F8D" w14:paraId="5F851957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3127378E" w14:textId="42248FD1" w:rsidR="006507E2" w:rsidRPr="005D46E2" w:rsidRDefault="005C6E39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11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="00325A80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00</w:t>
            </w:r>
            <w:r w:rsidR="003E6564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488B01AD" w14:textId="62C23710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Purposes of Assessment</w:t>
            </w:r>
          </w:p>
          <w:p w14:paraId="0D2BAC7E" w14:textId="07DF32FB" w:rsidR="006507E2" w:rsidRPr="00724F8D" w:rsidRDefault="002130C3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Review</w:t>
            </w:r>
            <w:r w:rsidR="00DF376B">
              <w:rPr>
                <w:color w:val="000000" w:themeColor="text1"/>
              </w:rPr>
              <w:t>ing</w:t>
            </w:r>
            <w:r>
              <w:rPr>
                <w:color w:val="000000" w:themeColor="text1"/>
              </w:rPr>
              <w:t xml:space="preserve"> purposes</w:t>
            </w:r>
            <w:r w:rsidR="002F295B">
              <w:rPr>
                <w:color w:val="000000" w:themeColor="text1"/>
              </w:rPr>
              <w:t xml:space="preserve"> and identify</w:t>
            </w:r>
            <w:r w:rsidR="00DF376B">
              <w:rPr>
                <w:color w:val="000000" w:themeColor="text1"/>
              </w:rPr>
              <w:t>ing</w:t>
            </w:r>
            <w:r w:rsidR="002F295B">
              <w:rPr>
                <w:color w:val="000000" w:themeColor="text1"/>
              </w:rPr>
              <w:t xml:space="preserve"> examples of each purpose.</w:t>
            </w:r>
          </w:p>
        </w:tc>
      </w:tr>
      <w:tr w:rsidR="005D46E2" w:rsidRPr="005D46E2" w14:paraId="765045ED" w14:textId="77777777" w:rsidTr="00DF376B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7642B679" w14:textId="0E548448" w:rsidR="00633D86" w:rsidRPr="005D46E2" w:rsidRDefault="00633D86" w:rsidP="00E67261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</w:t>
            </w:r>
            <w:r w:rsidR="005C6E39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2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:00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785F2D0D" w14:textId="77777777" w:rsidR="00633D86" w:rsidRPr="005D46E2" w:rsidRDefault="00633D86" w:rsidP="00E67261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Lunch</w:t>
            </w:r>
          </w:p>
        </w:tc>
      </w:tr>
      <w:tr w:rsidR="005D46E2" w:rsidRPr="005D46E2" w14:paraId="13E86EF0" w14:textId="77777777" w:rsidTr="00E67261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0834E198" w14:textId="77777777" w:rsidR="002A0B32" w:rsidRPr="005D46E2" w:rsidRDefault="002A0B32" w:rsidP="00E67261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1:00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FBF2B2E" w14:textId="04942163" w:rsidR="002A0B32" w:rsidRPr="005D46E2" w:rsidRDefault="00325A80" w:rsidP="00E67261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>
              <w:rPr>
                <w:rFonts w:ascii="Calibri" w:hAnsi="Calibri"/>
                <w:b/>
                <w:color w:val="365F91" w:themeColor="accent1" w:themeShade="BF"/>
              </w:rPr>
              <w:t>Small Group Activity to Engage with the Purposes of Assessment</w:t>
            </w:r>
            <w:bookmarkStart w:id="4" w:name="_GoBack"/>
            <w:bookmarkEnd w:id="4"/>
          </w:p>
        </w:tc>
      </w:tr>
      <w:tr w:rsidR="006507E2" w:rsidRPr="00724F8D" w14:paraId="08DC2727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102A07F5" w14:textId="16D4A78A" w:rsidR="006507E2" w:rsidRPr="005D46E2" w:rsidRDefault="003E6564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1:</w:t>
            </w:r>
            <w:r w:rsidR="008A4DA8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3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37800451" w14:textId="2B5A0EEA" w:rsidR="006507E2" w:rsidRPr="005D46E2" w:rsidRDefault="0043591F" w:rsidP="006507E2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Introduction to District Assessment Audit</w:t>
            </w:r>
          </w:p>
          <w:p w14:paraId="39C2FFCD" w14:textId="5FE6E91D" w:rsidR="006507E2" w:rsidRPr="00724F8D" w:rsidRDefault="006507E2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 w:rsidRPr="00724F8D">
              <w:rPr>
                <w:color w:val="000000" w:themeColor="text1"/>
              </w:rPr>
              <w:t xml:space="preserve">Introduction to </w:t>
            </w:r>
            <w:r w:rsidR="003E6564">
              <w:rPr>
                <w:color w:val="000000" w:themeColor="text1"/>
              </w:rPr>
              <w:t>the</w:t>
            </w:r>
            <w:r w:rsidRPr="00724F8D">
              <w:rPr>
                <w:color w:val="000000" w:themeColor="text1"/>
              </w:rPr>
              <w:t xml:space="preserve"> </w:t>
            </w:r>
            <w:r w:rsidR="00AE4B4A">
              <w:rPr>
                <w:color w:val="000000" w:themeColor="text1"/>
              </w:rPr>
              <w:t>d</w:t>
            </w:r>
            <w:r w:rsidRPr="00724F8D">
              <w:rPr>
                <w:color w:val="000000" w:themeColor="text1"/>
              </w:rPr>
              <w:t xml:space="preserve">istrict </w:t>
            </w:r>
            <w:r w:rsidR="00AE4B4A">
              <w:rPr>
                <w:color w:val="000000" w:themeColor="text1"/>
              </w:rPr>
              <w:t>a</w:t>
            </w:r>
            <w:r w:rsidRPr="00724F8D">
              <w:rPr>
                <w:color w:val="000000" w:themeColor="text1"/>
              </w:rPr>
              <w:t xml:space="preserve">ssessment </w:t>
            </w:r>
            <w:r w:rsidRPr="00AE4B4A">
              <w:rPr>
                <w:rStyle w:val="Documents"/>
              </w:rPr>
              <w:t xml:space="preserve">Audit </w:t>
            </w:r>
            <w:r w:rsidR="003E6564" w:rsidRPr="00AE4B4A">
              <w:rPr>
                <w:rStyle w:val="Documents"/>
              </w:rPr>
              <w:t>Worksheet</w:t>
            </w:r>
            <w:r w:rsidR="00AE4B4A">
              <w:rPr>
                <w:color w:val="000000" w:themeColor="text1"/>
              </w:rPr>
              <w:t xml:space="preserve"> in the </w:t>
            </w:r>
            <w:r w:rsidR="00AE4B4A" w:rsidRPr="00AE4B4A">
              <w:rPr>
                <w:rStyle w:val="Documents"/>
              </w:rPr>
              <w:t>Project Workbook</w:t>
            </w:r>
            <w:r w:rsidRPr="00724F8D">
              <w:rPr>
                <w:color w:val="000000" w:themeColor="text1"/>
              </w:rPr>
              <w:t>.</w:t>
            </w:r>
          </w:p>
        </w:tc>
      </w:tr>
      <w:tr w:rsidR="005D46E2" w:rsidRPr="005D46E2" w14:paraId="20FF24A2" w14:textId="77777777" w:rsidTr="00DF376B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325972BA" w14:textId="3C982CC3" w:rsidR="00AE4B4A" w:rsidRPr="005D46E2" w:rsidRDefault="00E14929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1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45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2C9310FA" w14:textId="5DC4D1C7" w:rsidR="00AE4B4A" w:rsidRPr="005D46E2" w:rsidRDefault="00AE4B4A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Break</w:t>
            </w:r>
          </w:p>
        </w:tc>
      </w:tr>
      <w:tr w:rsidR="006507E2" w:rsidRPr="00724F8D" w14:paraId="62F876F6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00D6C82E" w14:textId="2381C024" w:rsidR="006507E2" w:rsidRPr="005D46E2" w:rsidRDefault="003E6564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2:</w:t>
            </w:r>
            <w:r w:rsidR="00E14929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00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4ACA4B5A" w14:textId="6A1E3B0A" w:rsidR="006507E2" w:rsidRPr="005D46E2" w:rsidRDefault="00AE4B4A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Begin the District Assessment Audit</w:t>
            </w:r>
          </w:p>
          <w:p w14:paraId="62D00FBB" w14:textId="0677C489" w:rsidR="006507E2" w:rsidRPr="00724F8D" w:rsidRDefault="006507E2" w:rsidP="006507E2">
            <w:pPr>
              <w:tabs>
                <w:tab w:val="left" w:pos="6400"/>
              </w:tabs>
              <w:spacing w:after="0"/>
              <w:rPr>
                <w:color w:val="000000" w:themeColor="text1"/>
              </w:rPr>
            </w:pPr>
            <w:r w:rsidRPr="00724F8D">
              <w:rPr>
                <w:color w:val="000000" w:themeColor="text1"/>
              </w:rPr>
              <w:t>Getting a head start on completing the district assessment audit.</w:t>
            </w:r>
          </w:p>
        </w:tc>
      </w:tr>
      <w:tr w:rsidR="006507E2" w:rsidRPr="00724F8D" w14:paraId="7B8E3A44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0F8A922" w14:textId="1F286A50" w:rsidR="006507E2" w:rsidRPr="005D46E2" w:rsidRDefault="00AE4B4A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2:</w:t>
            </w:r>
            <w:r w:rsidR="00E14929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30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0E7D8187" w14:textId="1B93B8A1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Planning for </w:t>
            </w:r>
            <w:r w:rsidR="00E14929" w:rsidRPr="005D46E2">
              <w:rPr>
                <w:rFonts w:ascii="Calibri" w:hAnsi="Calibri"/>
                <w:b/>
                <w:color w:val="365F91" w:themeColor="accent1" w:themeShade="BF"/>
              </w:rPr>
              <w:t xml:space="preserve">the Rest of the District Assessment </w:t>
            </w:r>
            <w:r w:rsidRPr="005D46E2">
              <w:rPr>
                <w:rFonts w:ascii="Calibri" w:hAnsi="Calibri"/>
                <w:b/>
                <w:color w:val="365F91" w:themeColor="accent1" w:themeShade="BF"/>
              </w:rPr>
              <w:t>Audit</w:t>
            </w:r>
          </w:p>
          <w:p w14:paraId="2393E393" w14:textId="41D2FE0E" w:rsidR="006507E2" w:rsidRPr="00724F8D" w:rsidRDefault="00AE4B4A" w:rsidP="006507E2">
            <w:pPr>
              <w:tabs>
                <w:tab w:val="left" w:pos="3090"/>
                <w:tab w:val="left" w:pos="3194"/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Develop</w:t>
            </w:r>
            <w:r w:rsidR="006507E2" w:rsidRPr="00724F8D">
              <w:rPr>
                <w:color w:val="000000" w:themeColor="text1"/>
              </w:rPr>
              <w:t xml:space="preserve"> a plan to complete the district assessment audit.</w:t>
            </w:r>
          </w:p>
        </w:tc>
      </w:tr>
      <w:tr w:rsidR="006507E2" w:rsidRPr="00724F8D" w14:paraId="67E5444E" w14:textId="77777777" w:rsidTr="003C5452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1A5E47EE" w14:textId="0E6A9DF4" w:rsidR="006507E2" w:rsidRPr="005D46E2" w:rsidRDefault="00E14929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2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45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2DFA2771" w14:textId="55E04EE9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Feedback for </w:t>
            </w:r>
            <w:r w:rsidR="003D125B" w:rsidRPr="005D46E2">
              <w:rPr>
                <w:rFonts w:ascii="Calibri" w:hAnsi="Calibri"/>
                <w:b/>
                <w:color w:val="365F91" w:themeColor="accent1" w:themeShade="BF"/>
              </w:rPr>
              <w:t>the Leadership</w:t>
            </w:r>
            <w:r w:rsidRPr="005D46E2">
              <w:rPr>
                <w:rFonts w:ascii="Calibri" w:hAnsi="Calibri"/>
                <w:b/>
                <w:color w:val="365F91" w:themeColor="accent1" w:themeShade="BF"/>
              </w:rPr>
              <w:t xml:space="preserve"> Team</w:t>
            </w:r>
          </w:p>
          <w:p w14:paraId="3D079B80" w14:textId="66572060" w:rsidR="006507E2" w:rsidRPr="00724F8D" w:rsidRDefault="006507E2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 w:rsidRPr="00724F8D">
              <w:rPr>
                <w:color w:val="000000" w:themeColor="text1"/>
              </w:rPr>
              <w:t>Reflect on the work of workshop #1</w:t>
            </w:r>
          </w:p>
        </w:tc>
      </w:tr>
      <w:tr w:rsidR="006507E2" w:rsidRPr="00724F8D" w14:paraId="637EEE00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17A5720" w14:textId="785F6D0B" w:rsidR="006507E2" w:rsidRPr="005D46E2" w:rsidRDefault="00E14929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3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</w:t>
            </w: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55</w:t>
            </w:r>
            <w:r w:rsidR="00AE4B4A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54E154CC" w14:textId="0C3F472E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Looking Forward to Workshops #2 and #3</w:t>
            </w:r>
          </w:p>
        </w:tc>
      </w:tr>
      <w:tr w:rsidR="006507E2" w:rsidRPr="00724F8D" w14:paraId="010B197F" w14:textId="77777777" w:rsidTr="00DF376B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177D5251" w14:textId="62BE784F" w:rsidR="006507E2" w:rsidRPr="005D46E2" w:rsidRDefault="00E14929" w:rsidP="003C5452">
            <w:pPr>
              <w:spacing w:after="0"/>
              <w:jc w:val="center"/>
              <w:rPr>
                <w:rFonts w:ascii="Calibri" w:hAnsi="Calibri"/>
                <w:b/>
                <w:color w:val="365F91" w:themeColor="accent1" w:themeShade="BF"/>
                <w:highlight w:val="yellow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4</w:t>
            </w:r>
            <w:r w:rsidR="00B12A85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>:00</w:t>
            </w:r>
            <w:r w:rsidR="006507E2" w:rsidRPr="005D46E2">
              <w:rPr>
                <w:rFonts w:ascii="Calibri" w:hAnsi="Calibri"/>
                <w:b/>
                <w:color w:val="365F91" w:themeColor="accent1" w:themeShade="BF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46A69E13" w14:textId="2AD5B7D7" w:rsidR="006507E2" w:rsidRPr="005D46E2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365F91" w:themeColor="accent1" w:themeShade="BF"/>
              </w:rPr>
            </w:pPr>
            <w:r w:rsidRPr="005D46E2">
              <w:rPr>
                <w:rFonts w:ascii="Calibri" w:hAnsi="Calibri"/>
                <w:b/>
                <w:color w:val="365F91" w:themeColor="accent1" w:themeShade="BF"/>
              </w:rPr>
              <w:t>Adjourn</w:t>
            </w:r>
          </w:p>
        </w:tc>
      </w:tr>
    </w:tbl>
    <w:p w14:paraId="0620D675" w14:textId="34CFEF7E" w:rsidR="001E6647" w:rsidRDefault="001E6647" w:rsidP="00724F8D">
      <w:pPr>
        <w:pStyle w:val="Spacer"/>
      </w:pPr>
    </w:p>
    <w:p w14:paraId="282375F6" w14:textId="2CAFF770" w:rsidR="001E6647" w:rsidRDefault="001E6647" w:rsidP="001E6647">
      <w:pPr>
        <w:pStyle w:val="Heading3"/>
      </w:pPr>
      <w:r>
        <w:t>Schedule of Upcoming Events</w:t>
      </w:r>
    </w:p>
    <w:p w14:paraId="75B45F66" w14:textId="549D0DBC" w:rsidR="001E6647" w:rsidRDefault="001E6647" w:rsidP="001E6647">
      <w:pPr>
        <w:pStyle w:val="BulletsLev1"/>
        <w:tabs>
          <w:tab w:val="left" w:pos="2520"/>
          <w:tab w:val="left" w:pos="4320"/>
        </w:tabs>
      </w:pPr>
      <w:r>
        <w:t>Workshop #2</w:t>
      </w:r>
      <w:r>
        <w:tab/>
      </w:r>
      <w:r w:rsidRPr="001E6647">
        <w:rPr>
          <w:highlight w:val="yellow"/>
        </w:rPr>
        <w:t>&lt;</w:t>
      </w:r>
      <w:r w:rsidR="00EC6B19"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 w:rsidR="00EC6B19">
        <w:rPr>
          <w:highlight w:val="yellow"/>
        </w:rPr>
        <w:t xml:space="preserve">, time, and location </w:t>
      </w:r>
      <w:r w:rsidRPr="001E6647">
        <w:rPr>
          <w:highlight w:val="yellow"/>
        </w:rPr>
        <w:t>&gt;</w:t>
      </w:r>
    </w:p>
    <w:p w14:paraId="36A8329F" w14:textId="2347AB0C" w:rsidR="001E6647" w:rsidRPr="001E6647" w:rsidRDefault="001E6647" w:rsidP="001E6647">
      <w:pPr>
        <w:pStyle w:val="BulletsLev1"/>
        <w:tabs>
          <w:tab w:val="left" w:pos="2520"/>
          <w:tab w:val="left" w:pos="4320"/>
        </w:tabs>
      </w:pPr>
      <w:r>
        <w:t>Workshop #3</w:t>
      </w:r>
      <w:r>
        <w:tab/>
      </w:r>
      <w:r w:rsidRPr="001E6647">
        <w:rPr>
          <w:highlight w:val="yellow"/>
        </w:rPr>
        <w:t>&lt;</w:t>
      </w:r>
      <w:r w:rsidR="00EC6B19"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 w:rsidR="00EC6B19">
        <w:rPr>
          <w:highlight w:val="yellow"/>
        </w:rPr>
        <w:t xml:space="preserve">, time, and </w:t>
      </w:r>
      <w:r w:rsidRPr="001E6647">
        <w:rPr>
          <w:highlight w:val="yellow"/>
        </w:rPr>
        <w:t>location</w:t>
      </w:r>
      <w:r w:rsidR="00EC6B19">
        <w:rPr>
          <w:highlight w:val="yellow"/>
        </w:rPr>
        <w:t xml:space="preserve"> </w:t>
      </w:r>
      <w:r w:rsidRPr="001E6647">
        <w:rPr>
          <w:highlight w:val="yellow"/>
        </w:rPr>
        <w:t>&gt;</w:t>
      </w:r>
    </w:p>
    <w:sectPr w:rsidR="001E6647" w:rsidRPr="001E6647" w:rsidSect="001E6647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5FFF29" w14:textId="77777777" w:rsidR="00F21C7A" w:rsidRDefault="00F21C7A" w:rsidP="00111E34">
      <w:r>
        <w:separator/>
      </w:r>
    </w:p>
  </w:endnote>
  <w:endnote w:type="continuationSeparator" w:id="0">
    <w:p w14:paraId="6D8F00BB" w14:textId="77777777" w:rsidR="00F21C7A" w:rsidRDefault="00F21C7A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7795B7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5AD195C5" w14:textId="77777777" w:rsidTr="00942CBB">
      <w:tc>
        <w:tcPr>
          <w:tcW w:w="4423" w:type="pct"/>
          <w:vAlign w:val="center"/>
        </w:tcPr>
        <w:p w14:paraId="57B7497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2D8B79E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613F6120" wp14:editId="577DE96E">
                <wp:extent cx="1069848" cy="365760"/>
                <wp:effectExtent l="0" t="0" r="0" b="2540"/>
                <wp:docPr id="5" name="Graphic 5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56B9F80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7CD2D1C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EC6CF28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C24F1" w14:textId="13B94466" w:rsidR="001E6647" w:rsidRPr="001E6647" w:rsidRDefault="001E6647" w:rsidP="001E6647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9D5D5A" w14:textId="77777777" w:rsidR="00F21C7A" w:rsidRDefault="00F21C7A" w:rsidP="00111E34">
      <w:r>
        <w:separator/>
      </w:r>
    </w:p>
  </w:footnote>
  <w:footnote w:type="continuationSeparator" w:id="0">
    <w:p w14:paraId="292170D2" w14:textId="77777777" w:rsidR="00F21C7A" w:rsidRDefault="00F21C7A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9B13F2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1758FA7E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576C55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416"/>
      <w:gridCol w:w="4582"/>
    </w:tblGrid>
    <w:tr w:rsidR="00942CBB" w:rsidRPr="00227847" w14:paraId="45A6D0F2" w14:textId="77777777" w:rsidTr="001E664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40E3EF7E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DFB9C14" wp14:editId="689F93CA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3677CEF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4308D3B" w14:textId="6E0875EF" w:rsidR="00942CBB" w:rsidRPr="00227847" w:rsidRDefault="00724F8D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#1 </w:t>
          </w:r>
          <w:r w:rsidR="001E6647">
            <w:rPr>
              <w:color w:val="95B3D7" w:themeColor="accent1" w:themeTint="99"/>
              <w:sz w:val="16"/>
              <w:szCs w:val="16"/>
            </w:rPr>
            <w:t>Participant Agenda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BAABCD1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E42F1D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39CCA42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8F52D71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3F8C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83E6B6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4FCC8B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A44CDE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4EA8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126FE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29C6C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1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64CCB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1450F"/>
    <w:rsid w:val="001203A7"/>
    <w:rsid w:val="0012557E"/>
    <w:rsid w:val="001334BD"/>
    <w:rsid w:val="00152AD9"/>
    <w:rsid w:val="0015351F"/>
    <w:rsid w:val="00156A8A"/>
    <w:rsid w:val="0016548E"/>
    <w:rsid w:val="00173526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6647"/>
    <w:rsid w:val="001E72B3"/>
    <w:rsid w:val="001F00C8"/>
    <w:rsid w:val="001F1C81"/>
    <w:rsid w:val="001F46E2"/>
    <w:rsid w:val="001F63D2"/>
    <w:rsid w:val="001F76A9"/>
    <w:rsid w:val="002130C3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804F3"/>
    <w:rsid w:val="002A0B32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2F295B"/>
    <w:rsid w:val="00300099"/>
    <w:rsid w:val="003053FD"/>
    <w:rsid w:val="00305562"/>
    <w:rsid w:val="00307B42"/>
    <w:rsid w:val="00311A06"/>
    <w:rsid w:val="00313AEC"/>
    <w:rsid w:val="00325A80"/>
    <w:rsid w:val="003300C3"/>
    <w:rsid w:val="00330ADC"/>
    <w:rsid w:val="00332060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A6E51"/>
    <w:rsid w:val="003B1203"/>
    <w:rsid w:val="003B79F6"/>
    <w:rsid w:val="003C5452"/>
    <w:rsid w:val="003D125B"/>
    <w:rsid w:val="003D2C97"/>
    <w:rsid w:val="003D41B3"/>
    <w:rsid w:val="003E0C46"/>
    <w:rsid w:val="003E1989"/>
    <w:rsid w:val="003E6564"/>
    <w:rsid w:val="00421286"/>
    <w:rsid w:val="00427852"/>
    <w:rsid w:val="00430105"/>
    <w:rsid w:val="00433645"/>
    <w:rsid w:val="0043591F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36BC"/>
    <w:rsid w:val="004B7872"/>
    <w:rsid w:val="004C1BA4"/>
    <w:rsid w:val="004C2C5B"/>
    <w:rsid w:val="004C33A9"/>
    <w:rsid w:val="004C6B10"/>
    <w:rsid w:val="004E22EB"/>
    <w:rsid w:val="004E348D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C6E39"/>
    <w:rsid w:val="005D341D"/>
    <w:rsid w:val="005D46E2"/>
    <w:rsid w:val="005D4914"/>
    <w:rsid w:val="005E18F0"/>
    <w:rsid w:val="005E2935"/>
    <w:rsid w:val="00620993"/>
    <w:rsid w:val="00624121"/>
    <w:rsid w:val="00633D86"/>
    <w:rsid w:val="006410A1"/>
    <w:rsid w:val="006507E2"/>
    <w:rsid w:val="00660021"/>
    <w:rsid w:val="00663725"/>
    <w:rsid w:val="00672B67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E6A5E"/>
    <w:rsid w:val="006F4DBA"/>
    <w:rsid w:val="007009E8"/>
    <w:rsid w:val="007212A2"/>
    <w:rsid w:val="00723D6B"/>
    <w:rsid w:val="00724F8D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A4DA8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9F612E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2C3E"/>
    <w:rsid w:val="00AD5741"/>
    <w:rsid w:val="00AE4B4A"/>
    <w:rsid w:val="00AF721D"/>
    <w:rsid w:val="00B10E95"/>
    <w:rsid w:val="00B11B14"/>
    <w:rsid w:val="00B12A85"/>
    <w:rsid w:val="00B15358"/>
    <w:rsid w:val="00B17966"/>
    <w:rsid w:val="00B343AE"/>
    <w:rsid w:val="00B3540D"/>
    <w:rsid w:val="00B42624"/>
    <w:rsid w:val="00B5504A"/>
    <w:rsid w:val="00B62191"/>
    <w:rsid w:val="00B83B69"/>
    <w:rsid w:val="00B92883"/>
    <w:rsid w:val="00B96215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66A6E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72F5"/>
    <w:rsid w:val="00DD229A"/>
    <w:rsid w:val="00DD438D"/>
    <w:rsid w:val="00DD4642"/>
    <w:rsid w:val="00DE25A6"/>
    <w:rsid w:val="00DE44EE"/>
    <w:rsid w:val="00DE5ACC"/>
    <w:rsid w:val="00DF376B"/>
    <w:rsid w:val="00E14929"/>
    <w:rsid w:val="00E156E1"/>
    <w:rsid w:val="00E21CB9"/>
    <w:rsid w:val="00E41DDE"/>
    <w:rsid w:val="00E568C4"/>
    <w:rsid w:val="00E616E1"/>
    <w:rsid w:val="00E727F5"/>
    <w:rsid w:val="00E7659A"/>
    <w:rsid w:val="00E958A9"/>
    <w:rsid w:val="00EC5A74"/>
    <w:rsid w:val="00EC6B19"/>
    <w:rsid w:val="00EF5ED9"/>
    <w:rsid w:val="00F06EC0"/>
    <w:rsid w:val="00F21C7A"/>
    <w:rsid w:val="00F327CC"/>
    <w:rsid w:val="00F44102"/>
    <w:rsid w:val="00F45BF7"/>
    <w:rsid w:val="00F50A25"/>
    <w:rsid w:val="00F7159C"/>
    <w:rsid w:val="00F71869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058D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3CBEC2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F50A25"/>
    <w:rPr>
      <w:rFonts w:asciiTheme="minorHAnsi" w:hAnsiTheme="minorHAnsi"/>
      <w:b w:val="0"/>
      <w:i/>
      <w:color w:val="000000" w:themeColor="text1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D7C9451-9A00-9A42-9EFB-CE3C29E39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173</TotalTime>
  <Pages>2</Pages>
  <Words>273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40</cp:revision>
  <dcterms:created xsi:type="dcterms:W3CDTF">2018-05-30T18:57:00Z</dcterms:created>
  <dcterms:modified xsi:type="dcterms:W3CDTF">2018-06-06T21:01:00Z</dcterms:modified>
</cp:coreProperties>
</file>