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319177AF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5517307F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78220A7C" wp14:editId="4CF937EC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75AC4A2E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6DA6C2F1" w14:textId="7777777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17574D7B" w14:textId="77777777" w:rsidTr="00876761">
        <w:tc>
          <w:tcPr>
            <w:tcW w:w="1906" w:type="dxa"/>
            <w:vMerge/>
            <w:shd w:val="clear" w:color="auto" w:fill="F5F8FF"/>
          </w:tcPr>
          <w:p w14:paraId="34A95036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5E770713" w14:textId="7167CF13" w:rsidR="00A25010" w:rsidRPr="00876761" w:rsidRDefault="00BE572E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Facilitation</w:t>
            </w:r>
            <w:bookmarkStart w:id="1" w:name="_GoBack"/>
            <w:bookmarkEnd w:id="1"/>
            <w:r w:rsidR="005063A7"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 xml:space="preserve"> Team Bios</w:t>
            </w:r>
          </w:p>
        </w:tc>
      </w:tr>
    </w:tbl>
    <w:p w14:paraId="0B44188A" w14:textId="77777777" w:rsidR="00A25010" w:rsidRDefault="00A25010" w:rsidP="0046480F">
      <w:pPr>
        <w:spacing w:after="0"/>
        <w:rPr>
          <w:sz w:val="20"/>
          <w:szCs w:val="20"/>
        </w:rPr>
      </w:pPr>
    </w:p>
    <w:p w14:paraId="4E6E2A18" w14:textId="77777777" w:rsidR="00A25010" w:rsidRDefault="00A25010" w:rsidP="0046480F">
      <w:pPr>
        <w:spacing w:after="0"/>
        <w:rPr>
          <w:sz w:val="20"/>
          <w:szCs w:val="20"/>
        </w:rPr>
      </w:pPr>
    </w:p>
    <w:p w14:paraId="7351AAE4" w14:textId="77777777" w:rsidR="00A25010" w:rsidRDefault="00A25010" w:rsidP="0046480F">
      <w:pPr>
        <w:spacing w:after="0"/>
        <w:rPr>
          <w:sz w:val="20"/>
          <w:szCs w:val="20"/>
        </w:rPr>
      </w:pPr>
    </w:p>
    <w:p w14:paraId="1F15D44E" w14:textId="77777777" w:rsidR="00A25010" w:rsidRDefault="00A25010" w:rsidP="0046480F">
      <w:pPr>
        <w:spacing w:after="0"/>
        <w:rPr>
          <w:sz w:val="20"/>
          <w:szCs w:val="20"/>
        </w:rPr>
      </w:pPr>
    </w:p>
    <w:p w14:paraId="237E8855" w14:textId="77777777" w:rsidR="00A25010" w:rsidRDefault="00A25010" w:rsidP="0046480F">
      <w:pPr>
        <w:spacing w:after="0"/>
        <w:rPr>
          <w:sz w:val="20"/>
          <w:szCs w:val="20"/>
        </w:rPr>
      </w:pPr>
    </w:p>
    <w:p w14:paraId="4840F01B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7E4823B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308FBAAA" w14:textId="77777777" w:rsidR="00A25010" w:rsidRDefault="00A25010" w:rsidP="0046480F">
      <w:pPr>
        <w:spacing w:after="0"/>
        <w:rPr>
          <w:sz w:val="20"/>
          <w:szCs w:val="20"/>
        </w:rPr>
      </w:pPr>
    </w:p>
    <w:p w14:paraId="14F8DDCF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A30D13C" w14:textId="77777777" w:rsidTr="0000252F">
        <w:tc>
          <w:tcPr>
            <w:tcW w:w="1367" w:type="pct"/>
            <w:vAlign w:val="center"/>
          </w:tcPr>
          <w:p w14:paraId="2A61FDB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C4EC26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4483AA8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FE342C3" wp14:editId="1C84E724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7DA588F3" w14:textId="77777777" w:rsidTr="0000252F">
        <w:tc>
          <w:tcPr>
            <w:tcW w:w="1367" w:type="pct"/>
            <w:vAlign w:val="center"/>
          </w:tcPr>
          <w:p w14:paraId="0DD7B162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26BCB420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3056F9F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13BFE6AD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440136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31A421AD" wp14:editId="00ACBC46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5D2DA16" w14:textId="77777777" w:rsidTr="0000252F">
        <w:tc>
          <w:tcPr>
            <w:tcW w:w="1367" w:type="pct"/>
            <w:vAlign w:val="center"/>
          </w:tcPr>
          <w:p w14:paraId="5283C47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2415028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550F44E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DBF7569" wp14:editId="35082EE3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2FC999D" w14:textId="77777777" w:rsidTr="0000252F">
        <w:tc>
          <w:tcPr>
            <w:tcW w:w="1367" w:type="pct"/>
            <w:vAlign w:val="center"/>
          </w:tcPr>
          <w:p w14:paraId="4505501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77DF455E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4B75296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68C11606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5276CF5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5FB9581" wp14:editId="6FA343F0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9DFC8C" w14:textId="77777777" w:rsidR="00F327CC" w:rsidRPr="0047110D" w:rsidRDefault="00F327CC" w:rsidP="008B7D45">
      <w:pPr>
        <w:pStyle w:val="Spacer"/>
      </w:pPr>
    </w:p>
    <w:p w14:paraId="0AEE388A" w14:textId="77777777" w:rsidR="00FB7AD9" w:rsidRDefault="00FB7AD9" w:rsidP="00FB7AD9">
      <w:pPr>
        <w:pStyle w:val="Spacer"/>
      </w:pPr>
      <w:bookmarkStart w:id="2" w:name="_Toc515455048"/>
      <w:bookmarkEnd w:id="0"/>
    </w:p>
    <w:bookmarkEnd w:id="2"/>
    <w:p w14:paraId="6FFBCA04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2981EB06" w14:textId="684D019C" w:rsidR="0023114B" w:rsidRDefault="00CA074B" w:rsidP="00CA074B">
      <w:pPr>
        <w:pStyle w:val="Heading2"/>
      </w:pPr>
      <w:r>
        <w:lastRenderedPageBreak/>
        <w:t>Facilitation Team Bios</w:t>
      </w:r>
    </w:p>
    <w:p w14:paraId="62AB5802" w14:textId="2589CF41" w:rsidR="00FD07A3" w:rsidRDefault="00CA074B" w:rsidP="00CA074B">
      <w:pPr>
        <w:pStyle w:val="Heading3"/>
      </w:pPr>
      <w:r>
        <w:t>Project Champion</w:t>
      </w:r>
    </w:p>
    <w:p w14:paraId="70721374" w14:textId="7FE9050A" w:rsidR="00CA074B" w:rsidRDefault="00CA074B" w:rsidP="0010518C">
      <w:pPr>
        <w:rPr>
          <w:rFonts w:eastAsiaTheme="minorEastAsia"/>
        </w:rPr>
      </w:pPr>
      <w:r w:rsidRPr="00CA074B">
        <w:rPr>
          <w:rFonts w:eastAsiaTheme="minorEastAsia"/>
          <w:highlight w:val="yellow"/>
        </w:rPr>
        <w:t>&lt; bio &gt;</w:t>
      </w:r>
      <w:r>
        <w:rPr>
          <w:rFonts w:eastAsiaTheme="minorEastAsia"/>
        </w:rPr>
        <w:t>.</w:t>
      </w:r>
    </w:p>
    <w:p w14:paraId="0E73E738" w14:textId="26ACC908" w:rsidR="00CA074B" w:rsidRPr="00B830B9" w:rsidRDefault="00B830B9" w:rsidP="0010518C">
      <w:pPr>
        <w:rPr>
          <w:rStyle w:val="Role"/>
          <w:rFonts w:eastAsiaTheme="minorEastAsia"/>
        </w:rPr>
      </w:pPr>
      <w:r w:rsidRPr="00B830B9">
        <w:rPr>
          <w:rStyle w:val="Role"/>
          <w:rFonts w:eastAsiaTheme="minorEastAsia"/>
        </w:rPr>
        <w:t>R</w:t>
      </w:r>
      <w:r w:rsidR="000655BB" w:rsidRPr="00B830B9">
        <w:rPr>
          <w:rStyle w:val="Role"/>
          <w:rFonts w:eastAsiaTheme="minorEastAsia"/>
        </w:rPr>
        <w:t>ole:</w:t>
      </w:r>
      <w:r w:rsidR="00CA074B" w:rsidRPr="00B830B9">
        <w:rPr>
          <w:rStyle w:val="Role"/>
          <w:rFonts w:eastAsiaTheme="minorEastAsia"/>
        </w:rPr>
        <w:t xml:space="preserve"> </w:t>
      </w:r>
      <w:r w:rsidR="000655BB" w:rsidRPr="00B830B9">
        <w:rPr>
          <w:rStyle w:val="Role"/>
          <w:rFonts w:eastAsiaTheme="minorEastAsia"/>
        </w:rPr>
        <w:t>authorize</w:t>
      </w:r>
      <w:r w:rsidR="00CA074B" w:rsidRPr="00B830B9">
        <w:rPr>
          <w:rStyle w:val="Role"/>
          <w:rFonts w:eastAsiaTheme="minorEastAsia"/>
        </w:rPr>
        <w:t xml:space="preserve"> the work and provi</w:t>
      </w:r>
      <w:r w:rsidR="000655BB" w:rsidRPr="00B830B9">
        <w:rPr>
          <w:rStyle w:val="Role"/>
          <w:rFonts w:eastAsiaTheme="minorEastAsia"/>
        </w:rPr>
        <w:t>de</w:t>
      </w:r>
      <w:r w:rsidR="00CA074B" w:rsidRPr="00B830B9">
        <w:rPr>
          <w:rStyle w:val="Role"/>
          <w:rFonts w:eastAsiaTheme="minorEastAsia"/>
        </w:rPr>
        <w:t xml:space="preserve"> support for the work of the </w:t>
      </w:r>
      <w:r w:rsidRPr="00B830B9">
        <w:rPr>
          <w:rStyle w:val="Role"/>
          <w:rFonts w:eastAsiaTheme="minorEastAsia"/>
          <w:i w:val="0"/>
        </w:rPr>
        <w:t>Facilitation</w:t>
      </w:r>
      <w:r w:rsidR="00CA074B" w:rsidRPr="00B830B9">
        <w:rPr>
          <w:rStyle w:val="Role"/>
          <w:rFonts w:eastAsiaTheme="minorEastAsia"/>
          <w:i w:val="0"/>
        </w:rPr>
        <w:t xml:space="preserve"> Team</w:t>
      </w:r>
      <w:r w:rsidR="00CA074B" w:rsidRPr="00B830B9">
        <w:rPr>
          <w:rStyle w:val="Role"/>
          <w:rFonts w:eastAsiaTheme="minorEastAsia"/>
        </w:rPr>
        <w:t xml:space="preserve"> and </w:t>
      </w:r>
      <w:r w:rsidR="00CA074B" w:rsidRPr="00B830B9">
        <w:rPr>
          <w:rStyle w:val="Role"/>
          <w:rFonts w:eastAsiaTheme="minorEastAsia"/>
          <w:i w:val="0"/>
        </w:rPr>
        <w:t>Design Team</w:t>
      </w:r>
      <w:r w:rsidR="00CA074B" w:rsidRPr="00B830B9">
        <w:rPr>
          <w:rStyle w:val="Role"/>
          <w:rFonts w:eastAsiaTheme="minorEastAsia"/>
        </w:rPr>
        <w:t>.</w:t>
      </w:r>
    </w:p>
    <w:p w14:paraId="44272BD3" w14:textId="738A3854" w:rsidR="00CA074B" w:rsidRDefault="00CA074B" w:rsidP="00CA074B">
      <w:pPr>
        <w:pStyle w:val="Heading3"/>
        <w:rPr>
          <w:rFonts w:eastAsiaTheme="minorEastAsia"/>
        </w:rPr>
      </w:pPr>
      <w:r>
        <w:rPr>
          <w:rFonts w:eastAsiaTheme="minorEastAsia"/>
        </w:rPr>
        <w:t>District Liaison</w:t>
      </w:r>
    </w:p>
    <w:p w14:paraId="189FDD1D" w14:textId="0C1ECA14" w:rsidR="00CA074B" w:rsidRDefault="00CA074B" w:rsidP="0010518C">
      <w:pPr>
        <w:rPr>
          <w:rFonts w:eastAsiaTheme="minorEastAsia"/>
        </w:rPr>
      </w:pPr>
      <w:r w:rsidRPr="00CA074B">
        <w:rPr>
          <w:rFonts w:eastAsiaTheme="minorEastAsia"/>
          <w:highlight w:val="yellow"/>
        </w:rPr>
        <w:t>&lt; bio &gt;</w:t>
      </w:r>
      <w:r>
        <w:rPr>
          <w:rFonts w:eastAsiaTheme="minorEastAsia"/>
        </w:rPr>
        <w:t>.</w:t>
      </w:r>
    </w:p>
    <w:p w14:paraId="143B1A84" w14:textId="4D7AF6BB" w:rsidR="000655BB" w:rsidRPr="00B830B9" w:rsidRDefault="00B830B9" w:rsidP="0010518C">
      <w:pPr>
        <w:rPr>
          <w:rStyle w:val="Role"/>
          <w:rFonts w:eastAsiaTheme="minorEastAsia"/>
        </w:rPr>
      </w:pPr>
      <w:r w:rsidRPr="00B830B9">
        <w:rPr>
          <w:rStyle w:val="Role"/>
          <w:rFonts w:eastAsiaTheme="minorEastAsia"/>
        </w:rPr>
        <w:t>R</w:t>
      </w:r>
      <w:r w:rsidR="000655BB" w:rsidRPr="00B830B9">
        <w:rPr>
          <w:rStyle w:val="Role"/>
          <w:rFonts w:eastAsiaTheme="minorEastAsia"/>
        </w:rPr>
        <w:t xml:space="preserve">ole: </w:t>
      </w:r>
      <w:r w:rsidRPr="00B830B9">
        <w:rPr>
          <w:rStyle w:val="Role"/>
          <w:rFonts w:eastAsiaTheme="minorEastAsia"/>
        </w:rPr>
        <w:t xml:space="preserve">liaison from the </w:t>
      </w:r>
      <w:r w:rsidRPr="00B830B9">
        <w:rPr>
          <w:rStyle w:val="Role"/>
          <w:rFonts w:eastAsiaTheme="minorEastAsia"/>
          <w:i w:val="0"/>
        </w:rPr>
        <w:t>Design Team</w:t>
      </w:r>
      <w:r w:rsidRPr="00B830B9">
        <w:rPr>
          <w:rStyle w:val="Role"/>
          <w:rFonts w:eastAsiaTheme="minorEastAsia"/>
        </w:rPr>
        <w:t xml:space="preserve"> to the </w:t>
      </w:r>
      <w:r w:rsidRPr="00B830B9">
        <w:rPr>
          <w:rStyle w:val="Role"/>
          <w:rFonts w:eastAsiaTheme="minorEastAsia"/>
          <w:i w:val="0"/>
        </w:rPr>
        <w:t>Project Champion</w:t>
      </w:r>
      <w:r w:rsidRPr="00B830B9">
        <w:rPr>
          <w:rStyle w:val="Role"/>
          <w:rFonts w:eastAsiaTheme="minorEastAsia"/>
        </w:rPr>
        <w:t xml:space="preserve"> and </w:t>
      </w:r>
      <w:r w:rsidRPr="00B830B9">
        <w:rPr>
          <w:rStyle w:val="Role"/>
          <w:rFonts w:eastAsiaTheme="minorEastAsia"/>
          <w:i w:val="0"/>
        </w:rPr>
        <w:t>External Facilitator</w:t>
      </w:r>
      <w:r w:rsidRPr="00B830B9">
        <w:rPr>
          <w:rStyle w:val="Role"/>
          <w:rFonts w:eastAsiaTheme="minorEastAsia"/>
        </w:rPr>
        <w:t>.</w:t>
      </w:r>
    </w:p>
    <w:p w14:paraId="62AC6A6F" w14:textId="2B26A96E" w:rsidR="00CA074B" w:rsidRDefault="00CA074B" w:rsidP="00CA074B">
      <w:pPr>
        <w:pStyle w:val="Heading3"/>
        <w:rPr>
          <w:rFonts w:eastAsiaTheme="minorEastAsia"/>
        </w:rPr>
      </w:pPr>
      <w:r>
        <w:rPr>
          <w:rFonts w:eastAsiaTheme="minorEastAsia"/>
        </w:rPr>
        <w:t xml:space="preserve">External </w:t>
      </w:r>
      <w:r w:rsidR="00B830B9">
        <w:rPr>
          <w:rFonts w:eastAsiaTheme="minorEastAsia"/>
        </w:rPr>
        <w:t>Facilitator</w:t>
      </w:r>
    </w:p>
    <w:p w14:paraId="64F3DD11" w14:textId="4C105117" w:rsidR="00CA074B" w:rsidRDefault="00CA074B" w:rsidP="0010518C">
      <w:pPr>
        <w:rPr>
          <w:rFonts w:eastAsiaTheme="minorEastAsia"/>
        </w:rPr>
      </w:pPr>
      <w:r w:rsidRPr="00CA074B">
        <w:rPr>
          <w:rFonts w:eastAsiaTheme="minorEastAsia"/>
          <w:highlight w:val="yellow"/>
        </w:rPr>
        <w:t>&lt; bio &gt;</w:t>
      </w:r>
      <w:r>
        <w:rPr>
          <w:rFonts w:eastAsiaTheme="minorEastAsia"/>
        </w:rPr>
        <w:t>.</w:t>
      </w:r>
    </w:p>
    <w:p w14:paraId="2903C615" w14:textId="40EC69EF" w:rsidR="000655BB" w:rsidRPr="00B830B9" w:rsidRDefault="000655BB" w:rsidP="0010518C">
      <w:pPr>
        <w:rPr>
          <w:rStyle w:val="Role"/>
          <w:rFonts w:eastAsiaTheme="minorEastAsia"/>
        </w:rPr>
      </w:pPr>
      <w:r w:rsidRPr="00B830B9">
        <w:rPr>
          <w:rStyle w:val="Role"/>
          <w:rFonts w:eastAsiaTheme="minorEastAsia"/>
        </w:rPr>
        <w:t xml:space="preserve">Role: </w:t>
      </w:r>
      <w:r w:rsidR="00B830B9" w:rsidRPr="00B830B9">
        <w:rPr>
          <w:rStyle w:val="Role"/>
          <w:rFonts w:eastAsiaTheme="minorEastAsia"/>
        </w:rPr>
        <w:t>lead preparation for workshops, facilitate workshops, prepare final report.</w:t>
      </w:r>
    </w:p>
    <w:p w14:paraId="5E95A62A" w14:textId="4F3F665F" w:rsidR="00CA074B" w:rsidRDefault="00CA074B" w:rsidP="00CA074B">
      <w:pPr>
        <w:pStyle w:val="Heading3"/>
        <w:rPr>
          <w:rFonts w:eastAsiaTheme="minorEastAsia"/>
        </w:rPr>
      </w:pPr>
      <w:r>
        <w:rPr>
          <w:rFonts w:eastAsiaTheme="minorEastAsia"/>
        </w:rPr>
        <w:t>Meeting Coordinator</w:t>
      </w:r>
    </w:p>
    <w:p w14:paraId="4E471969" w14:textId="7709691D" w:rsidR="00CA074B" w:rsidRDefault="00CA074B" w:rsidP="0010518C">
      <w:pPr>
        <w:rPr>
          <w:rFonts w:eastAsiaTheme="minorEastAsia"/>
        </w:rPr>
      </w:pPr>
      <w:r w:rsidRPr="00CA074B">
        <w:rPr>
          <w:rFonts w:eastAsiaTheme="minorEastAsia"/>
          <w:highlight w:val="yellow"/>
        </w:rPr>
        <w:t>&lt; bio &gt;</w:t>
      </w:r>
      <w:r>
        <w:rPr>
          <w:rFonts w:eastAsiaTheme="minorEastAsia"/>
        </w:rPr>
        <w:t>.</w:t>
      </w:r>
    </w:p>
    <w:p w14:paraId="3F127C8A" w14:textId="6048B3A8" w:rsidR="00B830B9" w:rsidRPr="00B830B9" w:rsidRDefault="00B830B9" w:rsidP="0010518C">
      <w:pPr>
        <w:rPr>
          <w:rStyle w:val="Role"/>
          <w:rFonts w:eastAsiaTheme="minorEastAsia"/>
        </w:rPr>
      </w:pPr>
      <w:r w:rsidRPr="00B830B9">
        <w:rPr>
          <w:rStyle w:val="Role"/>
          <w:rFonts w:eastAsiaTheme="minorEastAsia"/>
        </w:rPr>
        <w:t>Role: coordinate all meeting logistics needs.</w:t>
      </w:r>
    </w:p>
    <w:sectPr w:rsidR="00B830B9" w:rsidRPr="00B830B9" w:rsidSect="00B830B9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2ECDF0" w14:textId="77777777" w:rsidR="00EA05EE" w:rsidRDefault="00EA05EE" w:rsidP="00111E34">
      <w:r>
        <w:separator/>
      </w:r>
    </w:p>
  </w:endnote>
  <w:endnote w:type="continuationSeparator" w:id="0">
    <w:p w14:paraId="20CA5378" w14:textId="77777777" w:rsidR="00EA05EE" w:rsidRDefault="00EA05EE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E940FA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65A4D52A" w14:textId="77777777" w:rsidTr="00942CBB">
      <w:tc>
        <w:tcPr>
          <w:tcW w:w="4423" w:type="pct"/>
          <w:vAlign w:val="center"/>
        </w:tcPr>
        <w:p w14:paraId="016E7FC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0729B22B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4714E440" wp14:editId="0785446C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F92A4C7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3" w:name="_Toc513434182"/>
  </w:p>
  <w:p w14:paraId="37C859D5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4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3"/>
    <w:bookmarkEnd w:id="4"/>
  </w:p>
  <w:p w14:paraId="1C2B1DD1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0EE9E" w14:textId="19759DE5" w:rsidR="00D0761F" w:rsidRPr="00D0761F" w:rsidRDefault="00D0761F" w:rsidP="00D0761F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E9F5D7" w14:textId="77777777" w:rsidR="00EA05EE" w:rsidRDefault="00EA05EE" w:rsidP="00111E34">
      <w:r>
        <w:separator/>
      </w:r>
    </w:p>
  </w:footnote>
  <w:footnote w:type="continuationSeparator" w:id="0">
    <w:p w14:paraId="7089DA8E" w14:textId="77777777" w:rsidR="00EA05EE" w:rsidRDefault="00EA05EE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3F7FB2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6F127906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035599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661"/>
      <w:gridCol w:w="4337"/>
    </w:tblGrid>
    <w:tr w:rsidR="00942CBB" w:rsidRPr="00227847" w14:paraId="44521F21" w14:textId="77777777" w:rsidTr="00D0761F">
      <w:tc>
        <w:tcPr>
          <w:tcW w:w="160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69F7886D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1E9E8D32" wp14:editId="439B8637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06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5839A02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33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5C0E65C" w14:textId="13323014" w:rsidR="00942CBB" w:rsidRPr="00227847" w:rsidRDefault="005063A7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Facilitation Team Bios</w:t>
          </w:r>
          <w:r w:rsidR="008F6052">
            <w:rPr>
              <w:color w:val="95B3D7" w:themeColor="accent1" w:themeTint="99"/>
              <w:sz w:val="16"/>
              <w:szCs w:val="16"/>
            </w:rPr>
            <w:t xml:space="preserve"> – Page </w:t>
          </w:r>
          <w:r w:rsidR="008F6052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8F6052">
            <w:rPr>
              <w:color w:val="95B3D7" w:themeColor="accent1" w:themeTint="99"/>
              <w:sz w:val="16"/>
              <w:szCs w:val="16"/>
            </w:rPr>
            <w:instrText xml:space="preserve"> PAGE  \* MERGEFORMAT </w:instrText>
          </w:r>
          <w:r w:rsidR="008F6052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8F6052">
            <w:rPr>
              <w:noProof/>
              <w:color w:val="95B3D7" w:themeColor="accent1" w:themeTint="99"/>
              <w:sz w:val="16"/>
              <w:szCs w:val="16"/>
            </w:rPr>
            <w:t>2</w:t>
          </w:r>
          <w:r w:rsidR="008F6052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1D8108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43A683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DD0487C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5156AA8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F2AAF9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0EC9C2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554BA2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40873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372A4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86AA1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6BC92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11D17F0"/>
    <w:multiLevelType w:val="hybridMultilevel"/>
    <w:tmpl w:val="34F86C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9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6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F313A4"/>
    <w:multiLevelType w:val="hybridMultilevel"/>
    <w:tmpl w:val="465CC2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1"/>
  </w:num>
  <w:num w:numId="12">
    <w:abstractNumId w:val="15"/>
  </w:num>
  <w:num w:numId="13">
    <w:abstractNumId w:val="11"/>
  </w:num>
  <w:num w:numId="14">
    <w:abstractNumId w:val="22"/>
  </w:num>
  <w:num w:numId="15">
    <w:abstractNumId w:val="23"/>
  </w:num>
  <w:num w:numId="16">
    <w:abstractNumId w:val="24"/>
  </w:num>
  <w:num w:numId="17">
    <w:abstractNumId w:val="37"/>
  </w:num>
  <w:num w:numId="18">
    <w:abstractNumId w:val="36"/>
  </w:num>
  <w:num w:numId="19">
    <w:abstractNumId w:val="17"/>
  </w:num>
  <w:num w:numId="20">
    <w:abstractNumId w:val="39"/>
  </w:num>
  <w:num w:numId="21">
    <w:abstractNumId w:val="27"/>
  </w:num>
  <w:num w:numId="22">
    <w:abstractNumId w:val="38"/>
  </w:num>
  <w:num w:numId="23">
    <w:abstractNumId w:val="25"/>
  </w:num>
  <w:num w:numId="24">
    <w:abstractNumId w:val="18"/>
  </w:num>
  <w:num w:numId="25">
    <w:abstractNumId w:val="32"/>
  </w:num>
  <w:num w:numId="26">
    <w:abstractNumId w:val="10"/>
  </w:num>
  <w:num w:numId="27">
    <w:abstractNumId w:val="21"/>
  </w:num>
  <w:num w:numId="28">
    <w:abstractNumId w:val="13"/>
  </w:num>
  <w:num w:numId="29">
    <w:abstractNumId w:val="29"/>
  </w:num>
  <w:num w:numId="30">
    <w:abstractNumId w:val="14"/>
  </w:num>
  <w:num w:numId="31">
    <w:abstractNumId w:val="20"/>
  </w:num>
  <w:num w:numId="32">
    <w:abstractNumId w:val="28"/>
  </w:num>
  <w:num w:numId="33">
    <w:abstractNumId w:val="19"/>
  </w:num>
  <w:num w:numId="34">
    <w:abstractNumId w:val="12"/>
  </w:num>
  <w:num w:numId="35">
    <w:abstractNumId w:val="30"/>
  </w:num>
  <w:num w:numId="36">
    <w:abstractNumId w:val="34"/>
  </w:num>
  <w:num w:numId="37">
    <w:abstractNumId w:val="26"/>
  </w:num>
  <w:num w:numId="38">
    <w:abstractNumId w:val="41"/>
  </w:num>
  <w:num w:numId="39">
    <w:abstractNumId w:val="33"/>
  </w:num>
  <w:num w:numId="40">
    <w:abstractNumId w:val="40"/>
  </w:num>
  <w:num w:numId="41">
    <w:abstractNumId w:val="35"/>
  </w:num>
  <w:num w:numId="4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67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655BB"/>
    <w:rsid w:val="0007033C"/>
    <w:rsid w:val="00076796"/>
    <w:rsid w:val="00076DC2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518C"/>
    <w:rsid w:val="0010615D"/>
    <w:rsid w:val="00111E34"/>
    <w:rsid w:val="001203A7"/>
    <w:rsid w:val="0012557E"/>
    <w:rsid w:val="001334BD"/>
    <w:rsid w:val="00152AD9"/>
    <w:rsid w:val="0015351F"/>
    <w:rsid w:val="0015660C"/>
    <w:rsid w:val="00156A8A"/>
    <w:rsid w:val="0016548E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D6A7B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3F413E"/>
    <w:rsid w:val="00411630"/>
    <w:rsid w:val="00421286"/>
    <w:rsid w:val="00426FFC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BA4"/>
    <w:rsid w:val="004C2C5B"/>
    <w:rsid w:val="004C33A9"/>
    <w:rsid w:val="004C6B10"/>
    <w:rsid w:val="004E22EB"/>
    <w:rsid w:val="004E348D"/>
    <w:rsid w:val="004F7F80"/>
    <w:rsid w:val="005063A7"/>
    <w:rsid w:val="0053619D"/>
    <w:rsid w:val="005425F0"/>
    <w:rsid w:val="005509B8"/>
    <w:rsid w:val="00555BC4"/>
    <w:rsid w:val="005613ED"/>
    <w:rsid w:val="00566124"/>
    <w:rsid w:val="00571D25"/>
    <w:rsid w:val="00580D0C"/>
    <w:rsid w:val="00581676"/>
    <w:rsid w:val="00581DC2"/>
    <w:rsid w:val="00592C8F"/>
    <w:rsid w:val="005A6D07"/>
    <w:rsid w:val="005B09E7"/>
    <w:rsid w:val="005C030E"/>
    <w:rsid w:val="005C406C"/>
    <w:rsid w:val="005C5A96"/>
    <w:rsid w:val="005D341D"/>
    <w:rsid w:val="005E18F0"/>
    <w:rsid w:val="005E2935"/>
    <w:rsid w:val="005F74D5"/>
    <w:rsid w:val="00601A84"/>
    <w:rsid w:val="00612287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D5CF0"/>
    <w:rsid w:val="007E37EE"/>
    <w:rsid w:val="007E7FDA"/>
    <w:rsid w:val="007F0163"/>
    <w:rsid w:val="00801643"/>
    <w:rsid w:val="0080495C"/>
    <w:rsid w:val="008161BC"/>
    <w:rsid w:val="00821363"/>
    <w:rsid w:val="008267A0"/>
    <w:rsid w:val="0083163B"/>
    <w:rsid w:val="00833BE8"/>
    <w:rsid w:val="008362E1"/>
    <w:rsid w:val="0084380E"/>
    <w:rsid w:val="008574C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8F6052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507E"/>
    <w:rsid w:val="00997A0F"/>
    <w:rsid w:val="009A0AD9"/>
    <w:rsid w:val="009A59FF"/>
    <w:rsid w:val="009B7B83"/>
    <w:rsid w:val="009C2FB5"/>
    <w:rsid w:val="009D3D4E"/>
    <w:rsid w:val="009D7A9A"/>
    <w:rsid w:val="00A029A0"/>
    <w:rsid w:val="00A16CCB"/>
    <w:rsid w:val="00A179F3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4794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077B"/>
    <w:rsid w:val="00B62191"/>
    <w:rsid w:val="00B679BD"/>
    <w:rsid w:val="00B830B9"/>
    <w:rsid w:val="00B83B69"/>
    <w:rsid w:val="00BA2FEF"/>
    <w:rsid w:val="00BA33A9"/>
    <w:rsid w:val="00BB08D0"/>
    <w:rsid w:val="00BC1B8D"/>
    <w:rsid w:val="00BE572E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A074B"/>
    <w:rsid w:val="00CB7505"/>
    <w:rsid w:val="00CC246E"/>
    <w:rsid w:val="00CC612C"/>
    <w:rsid w:val="00CD0880"/>
    <w:rsid w:val="00CD5666"/>
    <w:rsid w:val="00CF5AE1"/>
    <w:rsid w:val="00D07520"/>
    <w:rsid w:val="00D0761F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E156E1"/>
    <w:rsid w:val="00E41DDE"/>
    <w:rsid w:val="00E568C4"/>
    <w:rsid w:val="00E616E1"/>
    <w:rsid w:val="00E6288A"/>
    <w:rsid w:val="00E727F5"/>
    <w:rsid w:val="00E7659A"/>
    <w:rsid w:val="00E958A9"/>
    <w:rsid w:val="00EA05EE"/>
    <w:rsid w:val="00EC5A74"/>
    <w:rsid w:val="00EF5ED9"/>
    <w:rsid w:val="00F06EC0"/>
    <w:rsid w:val="00F327CC"/>
    <w:rsid w:val="00F44102"/>
    <w:rsid w:val="00F45BF7"/>
    <w:rsid w:val="00F7159C"/>
    <w:rsid w:val="00F748F5"/>
    <w:rsid w:val="00F87A52"/>
    <w:rsid w:val="00FA37DD"/>
    <w:rsid w:val="00FA382D"/>
    <w:rsid w:val="00FB03C0"/>
    <w:rsid w:val="00FB064E"/>
    <w:rsid w:val="00FB7AD9"/>
    <w:rsid w:val="00FC14D0"/>
    <w:rsid w:val="00FD07A3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C691762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10518C"/>
    <w:pPr>
      <w:tabs>
        <w:tab w:val="clear" w:pos="900"/>
      </w:tabs>
      <w:ind w:left="0" w:firstLine="0"/>
    </w:pPr>
    <w:rPr>
      <w:i w:val="0"/>
      <w:sz w:val="21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414E840-9E63-1746-8FE1-677CD2E10E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190</TotalTime>
  <Pages>2</Pages>
  <Words>125</Words>
  <Characters>716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40</cp:revision>
  <dcterms:created xsi:type="dcterms:W3CDTF">2018-05-30T18:57:00Z</dcterms:created>
  <dcterms:modified xsi:type="dcterms:W3CDTF">2018-06-05T00:25:00Z</dcterms:modified>
</cp:coreProperties>
</file>