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77777777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1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77777777" w:rsidR="00A25010" w:rsidRPr="00876761" w:rsidRDefault="00FB2166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 Reflection Summary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53A593D8" w:rsidR="0023114B" w:rsidRDefault="00FB2166" w:rsidP="00FB2166">
      <w:pPr>
        <w:pStyle w:val="Heading1"/>
      </w:pPr>
      <w:r>
        <w:lastRenderedPageBreak/>
        <w:t>Summary of End-of-Workshop Reflections on Workshop #1</w:t>
      </w:r>
    </w:p>
    <w:p w14:paraId="1225A5D4" w14:textId="7DC05052" w:rsidR="00FB2166" w:rsidRDefault="00FB2166" w:rsidP="00FB2166">
      <w:r>
        <w:t xml:space="preserve">At the end of workshop #1, the </w:t>
      </w:r>
      <w:r w:rsidRPr="00FB2166">
        <w:rPr>
          <w:rStyle w:val="Team"/>
        </w:rPr>
        <w:t>Design Team</w:t>
      </w:r>
      <w:r>
        <w:t xml:space="preserve"> was asked to reflect on their experience. The complete set of responses is provided below for each of the four questions asked, with a summary of any themes that appears across responses.</w:t>
      </w:r>
      <w:r w:rsidR="001C5893">
        <w:t xml:space="preserve"> Each question is addressed on a separate page.</w:t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4B3C5407" w14:textId="77777777" w:rsidTr="001C5893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5A1ABC78" w14:textId="08B9C536" w:rsidR="001C5893" w:rsidRPr="001C5893" w:rsidRDefault="001C5893" w:rsidP="001C5893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4EBD3237" w14:textId="68253252" w:rsidR="001C5893" w:rsidRPr="001C5893" w:rsidRDefault="001C5893" w:rsidP="001C5893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What was the most beneficial part of the session?</w:t>
            </w:r>
          </w:p>
        </w:tc>
      </w:tr>
      <w:tr w:rsidR="001C5893" w14:paraId="1B4CB5FA" w14:textId="77777777" w:rsidTr="001C5893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64706788" w14:textId="64F3E5D1" w:rsidR="001C5893" w:rsidRDefault="001C5893" w:rsidP="001C5893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66DAAAE2" w14:textId="058ECAE3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7C73612D" w14:textId="7269AC33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4740C830" w14:textId="035CFB78" w:rsid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58FC7B49" w14:textId="77777777" w:rsidTr="001C5893">
        <w:tc>
          <w:tcPr>
            <w:tcW w:w="1507" w:type="dxa"/>
          </w:tcPr>
          <w:p w14:paraId="68EDF7CF" w14:textId="09B8FB01" w:rsidR="001C5893" w:rsidRDefault="001C5893" w:rsidP="001C5893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571D4112" w14:textId="77777777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62F65737" w14:textId="77777777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0C489EB0" w14:textId="66C64505" w:rsid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1992A7E8" w14:textId="2396DBEA" w:rsidR="001C5893" w:rsidRDefault="001C5893" w:rsidP="001C5893">
      <w:pPr>
        <w:pStyle w:val="Spacer"/>
      </w:pPr>
    </w:p>
    <w:p w14:paraId="6D7F5B0D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5F35415F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49D4E0A8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06BB6C45" w14:textId="2AA13EA0" w:rsidR="001C5893" w:rsidRPr="001C5893" w:rsidRDefault="00FB2166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 xml:space="preserve">How </w:t>
            </w:r>
            <w:r w:rsidR="001C5893">
              <w:rPr>
                <w:b/>
              </w:rPr>
              <w:t>m</w:t>
            </w:r>
            <w:r w:rsidRPr="001C5893">
              <w:rPr>
                <w:b/>
              </w:rPr>
              <w:t xml:space="preserve">ight </w:t>
            </w:r>
            <w:r w:rsidR="001C5893">
              <w:rPr>
                <w:b/>
              </w:rPr>
              <w:t>y</w:t>
            </w:r>
            <w:r w:rsidRPr="001C5893">
              <w:rPr>
                <w:b/>
              </w:rPr>
              <w:t xml:space="preserve">ou </w:t>
            </w:r>
            <w:r w:rsidR="001C5893">
              <w:rPr>
                <w:b/>
              </w:rPr>
              <w:t>u</w:t>
            </w:r>
            <w:r w:rsidRPr="001C5893">
              <w:rPr>
                <w:b/>
              </w:rPr>
              <w:t xml:space="preserve">se </w:t>
            </w:r>
            <w:r w:rsidR="001C5893">
              <w:rPr>
                <w:b/>
              </w:rPr>
              <w:t>w</w:t>
            </w:r>
            <w:r w:rsidRPr="001C5893">
              <w:rPr>
                <w:b/>
              </w:rPr>
              <w:t xml:space="preserve">hat </w:t>
            </w:r>
            <w:r w:rsidR="001C5893">
              <w:rPr>
                <w:b/>
              </w:rPr>
              <w:t>y</w:t>
            </w:r>
            <w:r w:rsidRPr="001C5893">
              <w:rPr>
                <w:b/>
              </w:rPr>
              <w:t xml:space="preserve">ou </w:t>
            </w:r>
            <w:r w:rsidR="001C5893">
              <w:rPr>
                <w:b/>
              </w:rPr>
              <w:t>h</w:t>
            </w:r>
            <w:r w:rsidRPr="001C5893">
              <w:rPr>
                <w:b/>
              </w:rPr>
              <w:t xml:space="preserve">ave </w:t>
            </w:r>
            <w:r w:rsidR="001C5893">
              <w:rPr>
                <w:b/>
              </w:rPr>
              <w:t>l</w:t>
            </w:r>
            <w:r w:rsidRPr="001C5893">
              <w:rPr>
                <w:b/>
              </w:rPr>
              <w:t xml:space="preserve">earned in this </w:t>
            </w:r>
            <w:r w:rsidR="001C5893">
              <w:rPr>
                <w:b/>
              </w:rPr>
              <w:t>f</w:t>
            </w:r>
            <w:r w:rsidRPr="001C5893">
              <w:rPr>
                <w:b/>
              </w:rPr>
              <w:t xml:space="preserve">irst </w:t>
            </w:r>
            <w:r w:rsidR="001C5893">
              <w:rPr>
                <w:b/>
              </w:rPr>
              <w:t>s</w:t>
            </w:r>
            <w:r w:rsidRPr="001C5893">
              <w:rPr>
                <w:b/>
              </w:rPr>
              <w:t>ession?</w:t>
            </w:r>
          </w:p>
        </w:tc>
      </w:tr>
      <w:tr w:rsidR="001C5893" w14:paraId="5B664F24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1919BD18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0B78048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1653965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1FBAC6B8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186A9751" w14:textId="77777777" w:rsidTr="00E67261">
        <w:tc>
          <w:tcPr>
            <w:tcW w:w="1507" w:type="dxa"/>
          </w:tcPr>
          <w:p w14:paraId="7EF71129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675A401D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0C5A79D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0602119E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50172943" w14:textId="1E487A87" w:rsidR="001C5893" w:rsidRDefault="001C5893" w:rsidP="001C5893">
      <w:pPr>
        <w:pStyle w:val="Spacer"/>
      </w:pPr>
    </w:p>
    <w:p w14:paraId="5D914311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7E2D0D17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28C6BB98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6B177694" w14:textId="0B373B0E" w:rsidR="001C5893" w:rsidRPr="001C5893" w:rsidRDefault="001C5893" w:rsidP="00E67261">
            <w:pPr>
              <w:pStyle w:val="TableContents"/>
              <w:rPr>
                <w:b/>
              </w:rPr>
            </w:pPr>
            <w:r>
              <w:rPr>
                <w:b/>
              </w:rPr>
              <w:t>What did you like least about the session? Please give us your suggestions for improvement.</w:t>
            </w:r>
          </w:p>
        </w:tc>
      </w:tr>
      <w:tr w:rsidR="001C5893" w14:paraId="2AF61423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215C18FA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6536FEC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09D89E2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563784FF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6ED33157" w14:textId="77777777" w:rsidTr="00E67261">
        <w:tc>
          <w:tcPr>
            <w:tcW w:w="1507" w:type="dxa"/>
          </w:tcPr>
          <w:p w14:paraId="3D6F52F7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72CE95C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7A561C5C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548AE07E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2D046FF9" w14:textId="48B94878" w:rsidR="001C5893" w:rsidRDefault="001C5893" w:rsidP="001C5893">
      <w:pPr>
        <w:pStyle w:val="Spacer"/>
      </w:pPr>
    </w:p>
    <w:p w14:paraId="071DFDE3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1208C7FD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24A19C39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66F2F75E" w14:textId="225E10CA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What topics and issues might you need clarification on or to know more about?</w:t>
            </w:r>
          </w:p>
        </w:tc>
      </w:tr>
      <w:tr w:rsidR="001C5893" w14:paraId="54813205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75ECEB88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1D14AA35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3CD27903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7179460C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26FAD84D" w14:textId="77777777" w:rsidTr="00E67261">
        <w:tc>
          <w:tcPr>
            <w:tcW w:w="1507" w:type="dxa"/>
          </w:tcPr>
          <w:p w14:paraId="7B68C6CD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7D9F9045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6D6E932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46117679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7927BEDF" w14:textId="0DB6CEDB" w:rsidR="00FB2166" w:rsidRPr="00FB2166" w:rsidRDefault="00FB2166" w:rsidP="00FB2166"/>
    <w:sectPr w:rsidR="00FB2166" w:rsidRPr="00FB2166" w:rsidSect="00FB2166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5B50EA" w14:textId="77777777" w:rsidR="00A010A0" w:rsidRDefault="00A010A0" w:rsidP="00111E34">
      <w:r>
        <w:separator/>
      </w:r>
    </w:p>
  </w:endnote>
  <w:endnote w:type="continuationSeparator" w:id="0">
    <w:p w14:paraId="6F3EF49A" w14:textId="77777777" w:rsidR="00A010A0" w:rsidRDefault="00A010A0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466464" w14:textId="77777777" w:rsidR="00EF09E0" w:rsidRDefault="00EF09E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9E32A0" w14:textId="77777777" w:rsidR="00EF09E0" w:rsidRDefault="00EF09E0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36DFDA" w14:textId="77777777" w:rsidR="00A010A0" w:rsidRDefault="00A010A0" w:rsidP="00111E34">
      <w:r>
        <w:separator/>
      </w:r>
    </w:p>
  </w:footnote>
  <w:footnote w:type="continuationSeparator" w:id="0">
    <w:p w14:paraId="761B18D1" w14:textId="77777777" w:rsidR="00A010A0" w:rsidRDefault="00A010A0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39032E" w14:textId="77777777" w:rsidR="00EF09E0" w:rsidRDefault="00EF09E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9C1351" w14:textId="77777777" w:rsidR="00EF09E0" w:rsidRDefault="00EF09E0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3711D5CE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EF09E0">
            <w:rPr>
              <w:color w:val="95B3D7" w:themeColor="accent1" w:themeTint="99"/>
              <w:sz w:val="16"/>
              <w:szCs w:val="16"/>
            </w:rPr>
            <w:t xml:space="preserve">#1 </w:t>
          </w:r>
          <w:bookmarkStart w:id="4" w:name="_GoBack"/>
          <w:bookmarkEnd w:id="4"/>
          <w:r>
            <w:rPr>
              <w:color w:val="95B3D7" w:themeColor="accent1" w:themeTint="99"/>
              <w:sz w:val="16"/>
              <w:szCs w:val="16"/>
            </w:rPr>
            <w:t>Reflection Summary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252558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9AE324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99224D4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01A0B9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EE585A2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87A590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C705A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C5EF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D8887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29400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14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A010A0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41DDE"/>
    <w:rsid w:val="00E568C4"/>
    <w:rsid w:val="00E616E1"/>
    <w:rsid w:val="00E727F5"/>
    <w:rsid w:val="00E7659A"/>
    <w:rsid w:val="00E958A9"/>
    <w:rsid w:val="00EC5A74"/>
    <w:rsid w:val="00EF09E0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CB8D851-B27C-1E40-89E9-2D618385D4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140</TotalTime>
  <Pages>5</Pages>
  <Words>206</Words>
  <Characters>1178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1382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26</cp:revision>
  <dcterms:created xsi:type="dcterms:W3CDTF">2018-05-30T18:57:00Z</dcterms:created>
  <dcterms:modified xsi:type="dcterms:W3CDTF">2018-06-05T00:40:00Z</dcterms:modified>
</cp:coreProperties>
</file>