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774D0930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3A1789C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AB3994C" wp14:editId="270CA532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449CE146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517B03C9" w14:textId="77777777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15351F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1</w:t>
            </w:r>
          </w:p>
        </w:tc>
      </w:tr>
      <w:tr w:rsidR="00A25010" w:rsidRPr="004B7872" w14:paraId="1BE168B9" w14:textId="77777777" w:rsidTr="00876761">
        <w:tc>
          <w:tcPr>
            <w:tcW w:w="1906" w:type="dxa"/>
            <w:vMerge/>
            <w:shd w:val="clear" w:color="auto" w:fill="F5F8FF"/>
          </w:tcPr>
          <w:p w14:paraId="6166681A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30B49C6A" w14:textId="5DD97E1C" w:rsidR="00A25010" w:rsidRPr="00876761" w:rsidRDefault="00DA2868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Vocabulary Activity</w:t>
            </w:r>
          </w:p>
        </w:tc>
      </w:tr>
    </w:tbl>
    <w:p w14:paraId="317B4F5C" w14:textId="77777777" w:rsidR="00A25010" w:rsidRDefault="00A25010" w:rsidP="0046480F">
      <w:pPr>
        <w:spacing w:after="0"/>
        <w:rPr>
          <w:sz w:val="20"/>
          <w:szCs w:val="20"/>
        </w:rPr>
      </w:pPr>
    </w:p>
    <w:p w14:paraId="62A04134" w14:textId="77777777" w:rsidR="00A25010" w:rsidRDefault="00A25010" w:rsidP="0046480F">
      <w:pPr>
        <w:spacing w:after="0"/>
        <w:rPr>
          <w:sz w:val="20"/>
          <w:szCs w:val="20"/>
        </w:rPr>
      </w:pPr>
    </w:p>
    <w:p w14:paraId="38F25E5A" w14:textId="77777777" w:rsidR="00A25010" w:rsidRDefault="00A25010" w:rsidP="0046480F">
      <w:pPr>
        <w:spacing w:after="0"/>
        <w:rPr>
          <w:sz w:val="20"/>
          <w:szCs w:val="20"/>
        </w:rPr>
      </w:pPr>
    </w:p>
    <w:p w14:paraId="451A8334" w14:textId="77777777" w:rsidR="00A25010" w:rsidRDefault="00A25010" w:rsidP="0046480F">
      <w:pPr>
        <w:spacing w:after="0"/>
        <w:rPr>
          <w:sz w:val="20"/>
          <w:szCs w:val="20"/>
        </w:rPr>
      </w:pPr>
    </w:p>
    <w:p w14:paraId="252839EF" w14:textId="77777777" w:rsidR="00A25010" w:rsidRDefault="00A25010" w:rsidP="0046480F">
      <w:pPr>
        <w:spacing w:after="0"/>
        <w:rPr>
          <w:sz w:val="20"/>
          <w:szCs w:val="20"/>
        </w:rPr>
      </w:pPr>
    </w:p>
    <w:p w14:paraId="134349B6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176F9453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2E99F963" w14:textId="77777777" w:rsidR="00A25010" w:rsidRDefault="00A25010" w:rsidP="0046480F">
      <w:pPr>
        <w:spacing w:after="0"/>
        <w:rPr>
          <w:sz w:val="20"/>
          <w:szCs w:val="20"/>
        </w:rPr>
      </w:pPr>
    </w:p>
    <w:p w14:paraId="64011E8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5F0B91E1" w14:textId="77777777" w:rsidTr="0000252F">
        <w:tc>
          <w:tcPr>
            <w:tcW w:w="1367" w:type="pct"/>
            <w:vAlign w:val="center"/>
          </w:tcPr>
          <w:p w14:paraId="19FC4F6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7F7DC9C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17B39298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B2A2590" wp14:editId="0AEFDA36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681B8D0" w14:textId="77777777" w:rsidTr="0000252F">
        <w:tc>
          <w:tcPr>
            <w:tcW w:w="1367" w:type="pct"/>
            <w:vAlign w:val="center"/>
          </w:tcPr>
          <w:p w14:paraId="59E85B9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420DF363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2C3F06C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08F352F7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79C2855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E92F560" wp14:editId="56DC40B6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59B2F21" w14:textId="77777777" w:rsidTr="0000252F">
        <w:tc>
          <w:tcPr>
            <w:tcW w:w="1367" w:type="pct"/>
            <w:vAlign w:val="center"/>
          </w:tcPr>
          <w:p w14:paraId="299BE08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C0244A8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5E10CD2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AAB61FA" wp14:editId="7BDAA82E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6C6B23EF" w14:textId="77777777" w:rsidTr="0000252F">
        <w:tc>
          <w:tcPr>
            <w:tcW w:w="1367" w:type="pct"/>
            <w:vAlign w:val="center"/>
          </w:tcPr>
          <w:p w14:paraId="6D6BD648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D088B6E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2BD9DDC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601E7EA0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0CEC9DB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E72F04A" wp14:editId="6A78F8DC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4E7957" w14:textId="77777777" w:rsidR="00F327CC" w:rsidRPr="0047110D" w:rsidRDefault="00F327CC" w:rsidP="008B7D45">
      <w:pPr>
        <w:pStyle w:val="Spacer"/>
      </w:pPr>
    </w:p>
    <w:p w14:paraId="0E91DFA4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0D3D52AD" w14:textId="77777777" w:rsidR="00D54827" w:rsidRPr="00D54827" w:rsidRDefault="00D54827" w:rsidP="00D54827">
      <w:pPr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2A2AF60A" w14:textId="11DBDE70" w:rsidR="006B0D27" w:rsidRDefault="00C878AD" w:rsidP="00A8668D">
      <w:pPr>
        <w:pStyle w:val="Heading1"/>
      </w:pPr>
      <w:r>
        <w:lastRenderedPageBreak/>
        <w:t>Workshop #1 Vocabulary Activity</w:t>
      </w:r>
    </w:p>
    <w:p w14:paraId="3AF12682" w14:textId="1159DF7C" w:rsidR="00A8668D" w:rsidRDefault="00A8668D" w:rsidP="00A8668D">
      <w:r>
        <w:t xml:space="preserve">This document </w:t>
      </w:r>
      <w:r w:rsidR="00A54E20">
        <w:t xml:space="preserve">provides the materials needed for the vocabulary activity of workshop 1. For this activity, </w:t>
      </w:r>
      <w:r w:rsidR="00580000">
        <w:t>the next pages provide cards to print and cut out, with a</w:t>
      </w:r>
      <w:r w:rsidR="00A54E20">
        <w:t xml:space="preserve"> card for each vocabulary term, two cards for examples of each term, and a card for the group to create their own example of each term.</w:t>
      </w:r>
    </w:p>
    <w:p w14:paraId="05561EB7" w14:textId="4FEA411F" w:rsidR="00A54E20" w:rsidRDefault="00A54E20" w:rsidP="00A8668D">
      <w:r>
        <w:t>Note that it may be necessary to modify the cards to account for what is common in a particular district.</w:t>
      </w:r>
    </w:p>
    <w:p w14:paraId="6869BFAB" w14:textId="6A15CB03" w:rsidR="00E576A0" w:rsidRDefault="00E576A0" w:rsidP="00A8668D"/>
    <w:p w14:paraId="0BC960BB" w14:textId="77777777" w:rsidR="00E576A0" w:rsidRPr="00E576A0" w:rsidRDefault="00E576A0" w:rsidP="00E576A0"/>
    <w:p w14:paraId="61BF4E1F" w14:textId="2A27131C" w:rsidR="00A54E20" w:rsidRPr="00E576A0" w:rsidRDefault="00A54E20" w:rsidP="00E576A0">
      <w:pPr>
        <w:sectPr w:rsidR="00A54E20" w:rsidRPr="00E576A0" w:rsidSect="00C878AD">
          <w:headerReference w:type="default" r:id="rId15"/>
          <w:footerReference w:type="default" r:id="rId16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tbl>
      <w:tblPr>
        <w:tblStyle w:val="Table-Whole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72" w:type="dxa"/>
          <w:left w:w="101" w:type="dxa"/>
          <w:bottom w:w="72" w:type="dxa"/>
          <w:right w:w="101" w:type="dxa"/>
        </w:tblCellMar>
        <w:tblLook w:val="04A0" w:firstRow="1" w:lastRow="0" w:firstColumn="1" w:lastColumn="0" w:noHBand="0" w:noVBand="1"/>
      </w:tblPr>
      <w:tblGrid>
        <w:gridCol w:w="1856"/>
        <w:gridCol w:w="3874"/>
        <w:gridCol w:w="3894"/>
        <w:gridCol w:w="4766"/>
      </w:tblGrid>
      <w:tr w:rsidR="00522FA0" w14:paraId="67798289" w14:textId="77777777" w:rsidTr="00FF5B50">
        <w:tc>
          <w:tcPr>
            <w:tcW w:w="645" w:type="pct"/>
            <w:tcBorders>
              <w:bottom w:val="nil"/>
            </w:tcBorders>
            <w:shd w:val="clear" w:color="auto" w:fill="D9D9D9" w:themeFill="background1" w:themeFillShade="D9"/>
          </w:tcPr>
          <w:p w14:paraId="05895C08" w14:textId="1FBDB192" w:rsidR="009C6813" w:rsidRPr="009C6813" w:rsidRDefault="009C6813" w:rsidP="00D9090A">
            <w:pPr>
              <w:pStyle w:val="TableHeader"/>
              <w:keepNext/>
            </w:pPr>
            <w:r>
              <w:lastRenderedPageBreak/>
              <w:t>Vocabulary Term</w:t>
            </w:r>
          </w:p>
        </w:tc>
        <w:tc>
          <w:tcPr>
            <w:tcW w:w="1346" w:type="pct"/>
            <w:tcBorders>
              <w:bottom w:val="nil"/>
            </w:tcBorders>
            <w:shd w:val="clear" w:color="auto" w:fill="D9D9D9" w:themeFill="background1" w:themeFillShade="D9"/>
          </w:tcPr>
          <w:p w14:paraId="645393CF" w14:textId="7B9819EA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bottom w:val="nil"/>
            </w:tcBorders>
            <w:shd w:val="clear" w:color="auto" w:fill="D9D9D9" w:themeFill="background1" w:themeFillShade="D9"/>
          </w:tcPr>
          <w:p w14:paraId="23B0C599" w14:textId="174AF0DE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bottom w:val="nil"/>
            </w:tcBorders>
            <w:shd w:val="clear" w:color="auto" w:fill="D9D9D9" w:themeFill="background1" w:themeFillShade="D9"/>
          </w:tcPr>
          <w:p w14:paraId="45EB1B0C" w14:textId="4C44A57A" w:rsidR="009C6813" w:rsidRDefault="009C6813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D9090A" w14:paraId="5379DD25" w14:textId="77777777" w:rsidTr="00FF5B50">
        <w:tc>
          <w:tcPr>
            <w:tcW w:w="645" w:type="pct"/>
            <w:vMerge w:val="restart"/>
            <w:tcBorders>
              <w:top w:val="nil"/>
              <w:bottom w:val="nil"/>
            </w:tcBorders>
          </w:tcPr>
          <w:p w14:paraId="76700296" w14:textId="4C37015B" w:rsidR="00542442" w:rsidRPr="00EC5DFA" w:rsidRDefault="009C6813" w:rsidP="009C6813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Teacher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>ontrols</w:t>
            </w:r>
            <w:r w:rsidR="00FF5B50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t</w:t>
            </w:r>
            <w:r w:rsidRPr="00EC5DFA">
              <w:rPr>
                <w:b w:val="0"/>
                <w:i/>
              </w:rPr>
              <w:t>iming</w:t>
            </w:r>
            <w:r w:rsidR="00542442" w:rsidRPr="00EC5DFA">
              <w:rPr>
                <w:b w:val="0"/>
                <w:i/>
              </w:rPr>
              <w:t xml:space="preserve"> and </w:t>
            </w:r>
            <w:r w:rsidR="00EC5DFA">
              <w:rPr>
                <w:b w:val="0"/>
                <w:i/>
              </w:rPr>
              <w:t>c</w:t>
            </w:r>
            <w:r w:rsidR="00542442" w:rsidRPr="00EC5DFA">
              <w:rPr>
                <w:b w:val="0"/>
                <w:i/>
              </w:rPr>
              <w:t>ontent</w:t>
            </w:r>
          </w:p>
        </w:tc>
        <w:tc>
          <w:tcPr>
            <w:tcW w:w="1346" w:type="pct"/>
            <w:vMerge w:val="restart"/>
            <w:tcBorders>
              <w:top w:val="nil"/>
              <w:bottom w:val="nil"/>
            </w:tcBorders>
          </w:tcPr>
          <w:p w14:paraId="42203704" w14:textId="5B51DADB" w:rsidR="009C6813" w:rsidRPr="00FF5B50" w:rsidRDefault="009C6813" w:rsidP="009C6813">
            <w:pPr>
              <w:pStyle w:val="TableHeader"/>
              <w:rPr>
                <w:b w:val="0"/>
              </w:rPr>
            </w:pPr>
            <w:r w:rsidRPr="009C6813">
              <w:rPr>
                <w:b w:val="0"/>
              </w:rPr>
              <w:t>A teacher plans her lessons for</w:t>
            </w:r>
            <w:r w:rsidR="00FF5B50">
              <w:rPr>
                <w:b w:val="0"/>
              </w:rPr>
              <w:t xml:space="preserve"> </w:t>
            </w:r>
            <w:r w:rsidRPr="009C6813">
              <w:rPr>
                <w:b w:val="0"/>
              </w:rPr>
              <w:t xml:space="preserve">the week and makes an end-of-week quiz for the </w:t>
            </w:r>
            <w:r w:rsidR="000F3FE5">
              <w:rPr>
                <w:b w:val="0"/>
              </w:rPr>
              <w:t>weeks’ worth</w:t>
            </w:r>
            <w:r w:rsidR="00FF5B50">
              <w:rPr>
                <w:b w:val="0"/>
              </w:rPr>
              <w:t xml:space="preserve"> </w:t>
            </w:r>
            <w:r w:rsidRPr="009C6813">
              <w:rPr>
                <w:b w:val="0"/>
              </w:rPr>
              <w:t>of lessons.</w:t>
            </w:r>
          </w:p>
        </w:tc>
        <w:tc>
          <w:tcPr>
            <w:tcW w:w="1353" w:type="pct"/>
            <w:vMerge w:val="restart"/>
            <w:tcBorders>
              <w:top w:val="nil"/>
              <w:bottom w:val="nil"/>
            </w:tcBorders>
          </w:tcPr>
          <w:p w14:paraId="68EB7E79" w14:textId="37307BBF" w:rsidR="009C6813" w:rsidRPr="00F83292" w:rsidRDefault="00570558" w:rsidP="009C6813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teacher plans her lessons to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include</w:t>
            </w:r>
            <w:r w:rsidR="00FF5B50">
              <w:rPr>
                <w:b w:val="0"/>
              </w:rPr>
              <w:t xml:space="preserve"> mid-unit </w:t>
            </w:r>
            <w:r>
              <w:rPr>
                <w:b w:val="0"/>
              </w:rPr>
              <w:t xml:space="preserve">checks </w:t>
            </w:r>
            <w:r w:rsidR="00F83292">
              <w:rPr>
                <w:b w:val="0"/>
              </w:rPr>
              <w:t>after each</w:t>
            </w:r>
            <w:r w:rsidR="00FF5B50">
              <w:rPr>
                <w:b w:val="0"/>
              </w:rPr>
              <w:t xml:space="preserve"> </w:t>
            </w:r>
            <w:r w:rsidR="00E576A0">
              <w:rPr>
                <w:b w:val="0"/>
              </w:rPr>
              <w:t>topic in the day’s lesson.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D9D9D9" w:themeFill="background1" w:themeFillShade="D9"/>
          </w:tcPr>
          <w:p w14:paraId="2D5FE8FC" w14:textId="14CFFE45" w:rsidR="009C6813" w:rsidRPr="00EC5DFA" w:rsidRDefault="009C6813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Teacher </w:t>
            </w:r>
            <w:r w:rsidR="00E576A0" w:rsidRP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 xml:space="preserve">ontrols </w:t>
            </w:r>
            <w:r w:rsidR="00E576A0" w:rsidRPr="00EC5DFA">
              <w:rPr>
                <w:b w:val="0"/>
                <w:i/>
              </w:rPr>
              <w:t>t</w:t>
            </w:r>
            <w:r w:rsidRPr="00EC5DFA">
              <w:rPr>
                <w:b w:val="0"/>
                <w:i/>
              </w:rPr>
              <w:t>iming</w:t>
            </w:r>
            <w:r w:rsidR="00542442" w:rsidRPr="00EC5DFA">
              <w:rPr>
                <w:b w:val="0"/>
                <w:i/>
              </w:rPr>
              <w:t xml:space="preserve"> and</w:t>
            </w:r>
            <w:r w:rsidR="00E576A0" w:rsidRPr="00EC5DFA">
              <w:rPr>
                <w:b w:val="0"/>
                <w:i/>
              </w:rPr>
              <w:t xml:space="preserve"> content</w:t>
            </w:r>
          </w:p>
        </w:tc>
      </w:tr>
      <w:tr w:rsidR="00D9090A" w14:paraId="0B480334" w14:textId="77777777" w:rsidTr="00FF5B50">
        <w:tc>
          <w:tcPr>
            <w:tcW w:w="645" w:type="pct"/>
            <w:vMerge/>
            <w:tcBorders>
              <w:bottom w:val="single" w:sz="4" w:space="0" w:color="auto"/>
            </w:tcBorders>
          </w:tcPr>
          <w:p w14:paraId="5CBAD974" w14:textId="48DB41BD" w:rsidR="009C6813" w:rsidRPr="00443A57" w:rsidRDefault="009C6813" w:rsidP="009C6813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bottom w:val="single" w:sz="4" w:space="0" w:color="auto"/>
            </w:tcBorders>
          </w:tcPr>
          <w:p w14:paraId="1C5A4205" w14:textId="01496E3D" w:rsidR="009C6813" w:rsidRPr="009C6813" w:rsidRDefault="009C6813" w:rsidP="009C6813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bottom w:val="single" w:sz="4" w:space="0" w:color="auto"/>
            </w:tcBorders>
          </w:tcPr>
          <w:p w14:paraId="11D585B9" w14:textId="433D35CF" w:rsidR="009C6813" w:rsidRPr="009C6813" w:rsidRDefault="009C6813" w:rsidP="009C6813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256AA085" w14:textId="77777777" w:rsidR="009C6813" w:rsidRPr="00D9090A" w:rsidRDefault="009C6813" w:rsidP="009C6813">
            <w:pPr>
              <w:pStyle w:val="TableHeader"/>
              <w:rPr>
                <w:sz w:val="12"/>
                <w:szCs w:val="12"/>
              </w:rPr>
            </w:pPr>
          </w:p>
          <w:p w14:paraId="47D74E01" w14:textId="77777777" w:rsidR="00D9090A" w:rsidRDefault="00D9090A" w:rsidP="009C6813">
            <w:pPr>
              <w:pStyle w:val="TableHeader"/>
            </w:pPr>
          </w:p>
          <w:p w14:paraId="6992B007" w14:textId="77777777" w:rsidR="00D9090A" w:rsidRDefault="00D9090A" w:rsidP="009C6813">
            <w:pPr>
              <w:pStyle w:val="TableHeader"/>
            </w:pPr>
          </w:p>
          <w:p w14:paraId="041F88F6" w14:textId="77777777" w:rsidR="00D9090A" w:rsidRDefault="00D9090A" w:rsidP="009C6813">
            <w:pPr>
              <w:pStyle w:val="TableHeader"/>
            </w:pPr>
          </w:p>
          <w:p w14:paraId="52FA90AD" w14:textId="77777777" w:rsidR="00D9090A" w:rsidRDefault="00D9090A" w:rsidP="009C6813">
            <w:pPr>
              <w:pStyle w:val="TableHeader"/>
            </w:pPr>
          </w:p>
          <w:p w14:paraId="58A34983" w14:textId="48D5F3E6" w:rsidR="00D9090A" w:rsidRDefault="00D9090A" w:rsidP="009C6813">
            <w:pPr>
              <w:pStyle w:val="TableHeader"/>
            </w:pPr>
          </w:p>
        </w:tc>
      </w:tr>
      <w:tr w:rsidR="00D9090A" w14:paraId="552BCBFD" w14:textId="77777777" w:rsidTr="00FF5B50">
        <w:tc>
          <w:tcPr>
            <w:tcW w:w="645" w:type="pct"/>
            <w:tcBorders>
              <w:bottom w:val="nil"/>
            </w:tcBorders>
            <w:shd w:val="clear" w:color="auto" w:fill="D9D9D9" w:themeFill="background1" w:themeFillShade="D9"/>
          </w:tcPr>
          <w:p w14:paraId="3DF20463" w14:textId="77777777" w:rsidR="009C6813" w:rsidRPr="009C6813" w:rsidRDefault="009C6813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bottom w:val="nil"/>
            </w:tcBorders>
            <w:shd w:val="clear" w:color="auto" w:fill="D9D9D9" w:themeFill="background1" w:themeFillShade="D9"/>
          </w:tcPr>
          <w:p w14:paraId="089F22D5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bottom w:val="nil"/>
            </w:tcBorders>
            <w:shd w:val="clear" w:color="auto" w:fill="D9D9D9" w:themeFill="background1" w:themeFillShade="D9"/>
          </w:tcPr>
          <w:p w14:paraId="5C080930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bottom w:val="nil"/>
            </w:tcBorders>
            <w:shd w:val="clear" w:color="auto" w:fill="D9D9D9" w:themeFill="background1" w:themeFillShade="D9"/>
          </w:tcPr>
          <w:p w14:paraId="3B555F0A" w14:textId="77777777" w:rsidR="009C6813" w:rsidRDefault="009C6813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42442" w14:paraId="5145BE15" w14:textId="77777777" w:rsidTr="00FF5B50">
        <w:tc>
          <w:tcPr>
            <w:tcW w:w="645" w:type="pct"/>
            <w:vMerge w:val="restart"/>
            <w:tcBorders>
              <w:top w:val="nil"/>
              <w:bottom w:val="nil"/>
            </w:tcBorders>
          </w:tcPr>
          <w:p w14:paraId="2DCDFCEF" w14:textId="2AC71BC0" w:rsidR="00542442" w:rsidRPr="00EC5DFA" w:rsidRDefault="009C6813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Teacher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>ontrols</w:t>
            </w:r>
            <w:r w:rsidR="00FF5B50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t</w:t>
            </w:r>
            <w:r w:rsidRPr="00EC5DFA">
              <w:rPr>
                <w:b w:val="0"/>
                <w:i/>
              </w:rPr>
              <w:t>iming</w:t>
            </w:r>
            <w:r w:rsidR="007E6BC5">
              <w:rPr>
                <w:b w:val="0"/>
                <w:i/>
              </w:rPr>
              <w:t>,</w:t>
            </w:r>
            <w:r w:rsidR="008A7053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d</w:t>
            </w:r>
            <w:r w:rsidRPr="00EC5DFA">
              <w:rPr>
                <w:b w:val="0"/>
                <w:i/>
              </w:rPr>
              <w:t>istrict</w:t>
            </w:r>
            <w:r w:rsidR="00FF5B50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 xml:space="preserve">ontrols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>onten</w:t>
            </w:r>
            <w:r w:rsidR="00FF5B50" w:rsidRPr="00EC5DFA">
              <w:rPr>
                <w:b w:val="0"/>
                <w:i/>
              </w:rPr>
              <w:t>t</w:t>
            </w:r>
          </w:p>
        </w:tc>
        <w:tc>
          <w:tcPr>
            <w:tcW w:w="1346" w:type="pct"/>
            <w:vMerge w:val="restart"/>
            <w:tcBorders>
              <w:top w:val="nil"/>
              <w:bottom w:val="nil"/>
            </w:tcBorders>
          </w:tcPr>
          <w:p w14:paraId="526D255B" w14:textId="4E5CF824" w:rsidR="009C6813" w:rsidRPr="00570558" w:rsidRDefault="00570558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teacher uses the district’s unit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plan, but she spends a couple of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additional days to ensure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students are on track, and then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administers the common end-of-unit assessment.</w:t>
            </w:r>
          </w:p>
        </w:tc>
        <w:tc>
          <w:tcPr>
            <w:tcW w:w="1353" w:type="pct"/>
            <w:vMerge w:val="restart"/>
            <w:tcBorders>
              <w:top w:val="nil"/>
              <w:bottom w:val="nil"/>
            </w:tcBorders>
          </w:tcPr>
          <w:p w14:paraId="403EE74E" w14:textId="1AD7A7CB" w:rsidR="009C6813" w:rsidRPr="00570558" w:rsidRDefault="00570558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The district assigns each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department to create common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end-of-unit tests with flexibility</w:t>
            </w:r>
            <w:r w:rsidR="00FF5B50">
              <w:rPr>
                <w:b w:val="0"/>
              </w:rPr>
              <w:t xml:space="preserve"> </w:t>
            </w:r>
            <w:r w:rsidR="002A3F5A">
              <w:rPr>
                <w:b w:val="0"/>
              </w:rPr>
              <w:t>to reorder units if appropriate</w:t>
            </w:r>
            <w:r w:rsidR="00FF5B50">
              <w:rPr>
                <w:b w:val="0"/>
              </w:rPr>
              <w:t xml:space="preserve"> </w:t>
            </w:r>
            <w:r w:rsidR="00F83292">
              <w:rPr>
                <w:b w:val="0"/>
              </w:rPr>
              <w:t>and to complete them slower</w:t>
            </w:r>
            <w:r w:rsidR="00FF5B50">
              <w:rPr>
                <w:b w:val="0"/>
              </w:rPr>
              <w:t xml:space="preserve"> </w:t>
            </w:r>
            <w:r w:rsidR="002A3F5A">
              <w:rPr>
                <w:b w:val="0"/>
              </w:rPr>
              <w:t>or</w:t>
            </w:r>
            <w:r w:rsidR="00F83292">
              <w:rPr>
                <w:b w:val="0"/>
              </w:rPr>
              <w:t xml:space="preserve"> </w:t>
            </w:r>
            <w:r w:rsidR="002A3F5A">
              <w:rPr>
                <w:b w:val="0"/>
              </w:rPr>
              <w:t>faster depending on student</w:t>
            </w:r>
            <w:r w:rsidR="00FF5B50">
              <w:rPr>
                <w:b w:val="0"/>
              </w:rPr>
              <w:t xml:space="preserve"> </w:t>
            </w:r>
            <w:r w:rsidR="002A3F5A">
              <w:rPr>
                <w:b w:val="0"/>
              </w:rPr>
              <w:t>needs</w:t>
            </w:r>
            <w:r w:rsidR="00E576A0">
              <w:rPr>
                <w:b w:val="0"/>
              </w:rPr>
              <w:t>.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D9D9D9" w:themeFill="background1" w:themeFillShade="D9"/>
          </w:tcPr>
          <w:p w14:paraId="483C6D9B" w14:textId="56F83156" w:rsidR="009C6813" w:rsidRPr="00EC5DFA" w:rsidRDefault="009C6813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Teacher </w:t>
            </w:r>
            <w:r w:rsidR="00E576A0" w:rsidRP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 xml:space="preserve">ontrols </w:t>
            </w:r>
            <w:r w:rsidR="00E576A0" w:rsidRPr="00EC5DFA">
              <w:rPr>
                <w:b w:val="0"/>
                <w:i/>
              </w:rPr>
              <w:t>t</w:t>
            </w:r>
            <w:r w:rsidRPr="00EC5DFA">
              <w:rPr>
                <w:b w:val="0"/>
                <w:i/>
              </w:rPr>
              <w:t>iming</w:t>
            </w:r>
            <w:r w:rsidR="00E576A0" w:rsidRPr="00EC5DFA">
              <w:rPr>
                <w:b w:val="0"/>
                <w:i/>
              </w:rPr>
              <w:t>, district controls content</w:t>
            </w:r>
          </w:p>
        </w:tc>
      </w:tr>
      <w:tr w:rsidR="00522FA0" w14:paraId="348C618D" w14:textId="77777777" w:rsidTr="00FF5B50">
        <w:tc>
          <w:tcPr>
            <w:tcW w:w="645" w:type="pct"/>
            <w:vMerge/>
            <w:tcBorders>
              <w:top w:val="nil"/>
              <w:bottom w:val="single" w:sz="4" w:space="0" w:color="auto"/>
            </w:tcBorders>
          </w:tcPr>
          <w:p w14:paraId="20ABC412" w14:textId="77777777" w:rsidR="009C6813" w:rsidRPr="00443A57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bottom w:val="single" w:sz="4" w:space="0" w:color="auto"/>
            </w:tcBorders>
          </w:tcPr>
          <w:p w14:paraId="788D9B83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bottom w:val="single" w:sz="4" w:space="0" w:color="auto"/>
            </w:tcBorders>
          </w:tcPr>
          <w:p w14:paraId="6B93DA89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</w:tcPr>
          <w:p w14:paraId="158AFB19" w14:textId="77777777" w:rsidR="009C6813" w:rsidRPr="00D9090A" w:rsidRDefault="009C6813" w:rsidP="007610C4">
            <w:pPr>
              <w:pStyle w:val="TableHeader"/>
              <w:rPr>
                <w:sz w:val="12"/>
                <w:szCs w:val="12"/>
              </w:rPr>
            </w:pPr>
          </w:p>
          <w:p w14:paraId="2A8A073A" w14:textId="77777777" w:rsidR="00D9090A" w:rsidRDefault="00D9090A" w:rsidP="007610C4">
            <w:pPr>
              <w:pStyle w:val="TableHeader"/>
            </w:pPr>
          </w:p>
          <w:p w14:paraId="29DE6AC5" w14:textId="77777777" w:rsidR="00D9090A" w:rsidRDefault="00D9090A" w:rsidP="007610C4">
            <w:pPr>
              <w:pStyle w:val="TableHeader"/>
            </w:pPr>
          </w:p>
          <w:p w14:paraId="68AA1C10" w14:textId="77777777" w:rsidR="00D9090A" w:rsidRDefault="00D9090A" w:rsidP="007610C4">
            <w:pPr>
              <w:pStyle w:val="TableHeader"/>
            </w:pPr>
          </w:p>
          <w:p w14:paraId="5C4E2B71" w14:textId="77777777" w:rsidR="00D9090A" w:rsidRDefault="00D9090A" w:rsidP="007610C4">
            <w:pPr>
              <w:pStyle w:val="TableHeader"/>
            </w:pPr>
          </w:p>
          <w:p w14:paraId="2233B3FB" w14:textId="6103728B" w:rsidR="00D9090A" w:rsidRDefault="00D9090A" w:rsidP="007610C4">
            <w:pPr>
              <w:pStyle w:val="TableHeader"/>
            </w:pPr>
          </w:p>
        </w:tc>
      </w:tr>
      <w:tr w:rsidR="00D9090A" w14:paraId="6641B81C" w14:textId="77777777" w:rsidTr="00FF5B50">
        <w:tc>
          <w:tcPr>
            <w:tcW w:w="645" w:type="pct"/>
            <w:tcBorders>
              <w:bottom w:val="nil"/>
            </w:tcBorders>
            <w:shd w:val="clear" w:color="auto" w:fill="D9D9D9" w:themeFill="background1" w:themeFillShade="D9"/>
          </w:tcPr>
          <w:p w14:paraId="08872F00" w14:textId="77777777" w:rsidR="009C6813" w:rsidRPr="009C6813" w:rsidRDefault="009C6813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bottom w:val="nil"/>
            </w:tcBorders>
            <w:shd w:val="clear" w:color="auto" w:fill="D9D9D9" w:themeFill="background1" w:themeFillShade="D9"/>
          </w:tcPr>
          <w:p w14:paraId="4522BF22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bottom w:val="nil"/>
            </w:tcBorders>
            <w:shd w:val="clear" w:color="auto" w:fill="D9D9D9" w:themeFill="background1" w:themeFillShade="D9"/>
          </w:tcPr>
          <w:p w14:paraId="610B54AA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bottom w:val="nil"/>
            </w:tcBorders>
            <w:shd w:val="clear" w:color="auto" w:fill="D9D9D9" w:themeFill="background1" w:themeFillShade="D9"/>
          </w:tcPr>
          <w:p w14:paraId="0ABBEB62" w14:textId="77777777" w:rsidR="009C6813" w:rsidRDefault="009C6813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42442" w14:paraId="26FC6417" w14:textId="77777777" w:rsidTr="00FF5B50">
        <w:tc>
          <w:tcPr>
            <w:tcW w:w="645" w:type="pct"/>
            <w:vMerge w:val="restart"/>
            <w:tcBorders>
              <w:top w:val="nil"/>
              <w:bottom w:val="nil"/>
            </w:tcBorders>
          </w:tcPr>
          <w:p w14:paraId="4EFB4CE2" w14:textId="2239EEB6" w:rsidR="00542442" w:rsidRPr="00EC5DFA" w:rsidRDefault="009C6813" w:rsidP="008A7053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Teacher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>ontrols</w:t>
            </w:r>
          </w:p>
          <w:p w14:paraId="1215AF1F" w14:textId="46D26530" w:rsidR="00542442" w:rsidRPr="00FF5B50" w:rsidRDefault="007E6BC5" w:rsidP="008A7053">
            <w:pPr>
              <w:pStyle w:val="TableHeader"/>
              <w:rPr>
                <w:b w:val="0"/>
              </w:rPr>
            </w:pPr>
            <w:r>
              <w:rPr>
                <w:b w:val="0"/>
                <w:i/>
              </w:rPr>
              <w:t>T</w:t>
            </w:r>
            <w:r w:rsidR="009C6813" w:rsidRPr="00EC5DFA">
              <w:rPr>
                <w:b w:val="0"/>
                <w:i/>
              </w:rPr>
              <w:t>iming</w:t>
            </w:r>
            <w:r>
              <w:rPr>
                <w:b w:val="0"/>
                <w:i/>
              </w:rPr>
              <w:t>,</w:t>
            </w:r>
            <w:r w:rsidR="008A7053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s</w:t>
            </w:r>
            <w:r w:rsidR="009C6813" w:rsidRPr="00EC5DFA">
              <w:rPr>
                <w:b w:val="0"/>
                <w:i/>
              </w:rPr>
              <w:t>tate</w:t>
            </w:r>
            <w:r w:rsidR="00FF5B50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c</w:t>
            </w:r>
            <w:r w:rsidR="009C6813" w:rsidRPr="00EC5DFA">
              <w:rPr>
                <w:b w:val="0"/>
                <w:i/>
              </w:rPr>
              <w:t xml:space="preserve">ontrols </w:t>
            </w:r>
            <w:r w:rsidR="00EC5DFA">
              <w:rPr>
                <w:b w:val="0"/>
                <w:i/>
              </w:rPr>
              <w:t>c</w:t>
            </w:r>
            <w:r w:rsidR="009C6813" w:rsidRPr="00EC5DFA">
              <w:rPr>
                <w:b w:val="0"/>
                <w:i/>
              </w:rPr>
              <w:t>ontent</w:t>
            </w:r>
          </w:p>
        </w:tc>
        <w:tc>
          <w:tcPr>
            <w:tcW w:w="1346" w:type="pct"/>
            <w:vMerge w:val="restart"/>
            <w:tcBorders>
              <w:top w:val="nil"/>
              <w:bottom w:val="nil"/>
            </w:tcBorders>
          </w:tcPr>
          <w:p w14:paraId="64EBFB06" w14:textId="7825A09B" w:rsidR="009C6813" w:rsidRPr="008400B2" w:rsidRDefault="008400B2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teacher takes advantage of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optional state-developed end-of-unit, midterm, and final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exams for state-required high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 xml:space="preserve">school courses. </w:t>
            </w:r>
          </w:p>
        </w:tc>
        <w:tc>
          <w:tcPr>
            <w:tcW w:w="1353" w:type="pct"/>
            <w:vMerge w:val="restart"/>
            <w:tcBorders>
              <w:top w:val="nil"/>
              <w:bottom w:val="nil"/>
            </w:tcBorders>
          </w:tcPr>
          <w:p w14:paraId="4C09FFF4" w14:textId="051B9517" w:rsidR="009C6813" w:rsidRPr="008400B2" w:rsidRDefault="008400B2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district has teachers select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from one of three state-approved</w:t>
            </w:r>
            <w:r w:rsidR="00FF5B50">
              <w:rPr>
                <w:b w:val="0"/>
              </w:rPr>
              <w:t xml:space="preserve"> </w:t>
            </w:r>
            <w:r w:rsidR="002A3F5A">
              <w:rPr>
                <w:b w:val="0"/>
              </w:rPr>
              <w:t>end-of-unit</w:t>
            </w:r>
            <w:r>
              <w:rPr>
                <w:b w:val="0"/>
              </w:rPr>
              <w:t xml:space="preserve"> assessments to use</w:t>
            </w:r>
            <w:r w:rsidR="00FF5B50">
              <w:rPr>
                <w:b w:val="0"/>
              </w:rPr>
              <w:t xml:space="preserve"> </w:t>
            </w:r>
            <w:r w:rsidR="002A3F5A">
              <w:rPr>
                <w:b w:val="0"/>
              </w:rPr>
              <w:t>whenever they complete a unit</w:t>
            </w:r>
            <w:r>
              <w:rPr>
                <w:b w:val="0"/>
              </w:rPr>
              <w:t>.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D9D9D9" w:themeFill="background1" w:themeFillShade="D9"/>
          </w:tcPr>
          <w:p w14:paraId="36AD0743" w14:textId="2409908B" w:rsidR="009C6813" w:rsidRPr="00EC5DFA" w:rsidRDefault="008400B2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Teacher c</w:t>
            </w:r>
            <w:r w:rsidR="009C6813" w:rsidRPr="00EC5DFA">
              <w:rPr>
                <w:b w:val="0"/>
                <w:i/>
              </w:rPr>
              <w:t xml:space="preserve">ontrols </w:t>
            </w:r>
            <w:r w:rsidRPr="00EC5DFA">
              <w:rPr>
                <w:b w:val="0"/>
                <w:i/>
              </w:rPr>
              <w:t>t</w:t>
            </w:r>
            <w:r w:rsidR="009C6813" w:rsidRPr="00EC5DFA">
              <w:rPr>
                <w:b w:val="0"/>
                <w:i/>
              </w:rPr>
              <w:t>iming</w:t>
            </w:r>
            <w:r w:rsidRPr="00EC5DFA">
              <w:rPr>
                <w:b w:val="0"/>
                <w:i/>
              </w:rPr>
              <w:t>, state controls content</w:t>
            </w:r>
          </w:p>
        </w:tc>
      </w:tr>
      <w:tr w:rsidR="00522FA0" w14:paraId="4097DF9C" w14:textId="77777777" w:rsidTr="00FF5B50">
        <w:tc>
          <w:tcPr>
            <w:tcW w:w="645" w:type="pct"/>
            <w:vMerge/>
            <w:tcBorders>
              <w:top w:val="nil"/>
              <w:bottom w:val="single" w:sz="4" w:space="0" w:color="auto"/>
            </w:tcBorders>
          </w:tcPr>
          <w:p w14:paraId="57B62D07" w14:textId="77777777" w:rsidR="009C6813" w:rsidRPr="00443A57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bottom w:val="single" w:sz="4" w:space="0" w:color="auto"/>
            </w:tcBorders>
          </w:tcPr>
          <w:p w14:paraId="02EA454E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bottom w:val="single" w:sz="4" w:space="0" w:color="auto"/>
            </w:tcBorders>
          </w:tcPr>
          <w:p w14:paraId="70717A0E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</w:tcPr>
          <w:p w14:paraId="559EF602" w14:textId="77777777" w:rsidR="009C6813" w:rsidRPr="00D9090A" w:rsidRDefault="009C6813" w:rsidP="007610C4">
            <w:pPr>
              <w:pStyle w:val="TableHeader"/>
              <w:rPr>
                <w:sz w:val="12"/>
                <w:szCs w:val="12"/>
              </w:rPr>
            </w:pPr>
          </w:p>
          <w:p w14:paraId="00C40E52" w14:textId="77777777" w:rsidR="00D9090A" w:rsidRDefault="00D9090A" w:rsidP="007610C4">
            <w:pPr>
              <w:pStyle w:val="TableHeader"/>
            </w:pPr>
          </w:p>
          <w:p w14:paraId="70A24488" w14:textId="77777777" w:rsidR="00D9090A" w:rsidRDefault="00D9090A" w:rsidP="007610C4">
            <w:pPr>
              <w:pStyle w:val="TableHeader"/>
            </w:pPr>
          </w:p>
          <w:p w14:paraId="61659D81" w14:textId="77777777" w:rsidR="00D9090A" w:rsidRDefault="00D9090A" w:rsidP="007610C4">
            <w:pPr>
              <w:pStyle w:val="TableHeader"/>
            </w:pPr>
          </w:p>
          <w:p w14:paraId="608581B8" w14:textId="77777777" w:rsidR="00D9090A" w:rsidRDefault="00D9090A" w:rsidP="007610C4">
            <w:pPr>
              <w:pStyle w:val="TableHeader"/>
            </w:pPr>
          </w:p>
          <w:p w14:paraId="4C64582F" w14:textId="12584CC3" w:rsidR="00D9090A" w:rsidRDefault="00D9090A" w:rsidP="007610C4">
            <w:pPr>
              <w:pStyle w:val="TableHeader"/>
            </w:pPr>
          </w:p>
        </w:tc>
      </w:tr>
      <w:tr w:rsidR="00D9090A" w14:paraId="6F9CBA44" w14:textId="77777777" w:rsidTr="00FF5B50">
        <w:tc>
          <w:tcPr>
            <w:tcW w:w="645" w:type="pct"/>
            <w:tcBorders>
              <w:bottom w:val="nil"/>
            </w:tcBorders>
            <w:shd w:val="clear" w:color="auto" w:fill="D9D9D9" w:themeFill="background1" w:themeFillShade="D9"/>
          </w:tcPr>
          <w:p w14:paraId="1D6A4A07" w14:textId="77777777" w:rsidR="009C6813" w:rsidRPr="009C6813" w:rsidRDefault="009C6813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bottom w:val="nil"/>
            </w:tcBorders>
            <w:shd w:val="clear" w:color="auto" w:fill="D9D9D9" w:themeFill="background1" w:themeFillShade="D9"/>
          </w:tcPr>
          <w:p w14:paraId="11A6A6AB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bottom w:val="nil"/>
            </w:tcBorders>
            <w:shd w:val="clear" w:color="auto" w:fill="D9D9D9" w:themeFill="background1" w:themeFillShade="D9"/>
          </w:tcPr>
          <w:p w14:paraId="4154A378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bottom w:val="nil"/>
            </w:tcBorders>
            <w:shd w:val="clear" w:color="auto" w:fill="D9D9D9" w:themeFill="background1" w:themeFillShade="D9"/>
          </w:tcPr>
          <w:p w14:paraId="67101905" w14:textId="77777777" w:rsidR="009C6813" w:rsidRDefault="009C6813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42442" w14:paraId="0B39922E" w14:textId="77777777" w:rsidTr="00FF5B50">
        <w:tc>
          <w:tcPr>
            <w:tcW w:w="645" w:type="pct"/>
            <w:vMerge w:val="restart"/>
            <w:tcBorders>
              <w:top w:val="nil"/>
              <w:bottom w:val="nil"/>
            </w:tcBorders>
          </w:tcPr>
          <w:p w14:paraId="00C5D3E9" w14:textId="3628AA30" w:rsidR="00542442" w:rsidRPr="00EC5DFA" w:rsidRDefault="009C6813" w:rsidP="008A7053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District</w:t>
            </w:r>
            <w:r w:rsidR="008A7053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>ontrols</w:t>
            </w:r>
            <w:r w:rsidR="00FF5B50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t</w:t>
            </w:r>
            <w:r w:rsidRPr="00EC5DFA">
              <w:rPr>
                <w:b w:val="0"/>
                <w:i/>
              </w:rPr>
              <w:t>iming</w:t>
            </w:r>
            <w:r w:rsidR="00542442" w:rsidRPr="00EC5DFA">
              <w:rPr>
                <w:b w:val="0"/>
                <w:i/>
              </w:rPr>
              <w:t xml:space="preserve"> and</w:t>
            </w:r>
            <w:r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>ontent</w:t>
            </w:r>
          </w:p>
        </w:tc>
        <w:tc>
          <w:tcPr>
            <w:tcW w:w="1346" w:type="pct"/>
            <w:vMerge w:val="restart"/>
            <w:tcBorders>
              <w:top w:val="nil"/>
              <w:bottom w:val="nil"/>
            </w:tcBorders>
          </w:tcPr>
          <w:p w14:paraId="405F542E" w14:textId="6AB0E568" w:rsidR="009C6813" w:rsidRPr="008400B2" w:rsidRDefault="008400B2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 district </w:t>
            </w:r>
            <w:r w:rsidR="002A3F5A">
              <w:rPr>
                <w:b w:val="0"/>
              </w:rPr>
              <w:t>adopts a co</w:t>
            </w:r>
            <w:r w:rsidR="00F83292">
              <w:rPr>
                <w:b w:val="0"/>
              </w:rPr>
              <w:t>mmercial</w:t>
            </w:r>
            <w:r w:rsidR="00FF5B50">
              <w:rPr>
                <w:b w:val="0"/>
              </w:rPr>
              <w:t xml:space="preserve"> </w:t>
            </w:r>
            <w:r w:rsidR="002A3F5A">
              <w:rPr>
                <w:b w:val="0"/>
              </w:rPr>
              <w:t>a</w:t>
            </w:r>
            <w:r w:rsidR="00F83292">
              <w:rPr>
                <w:b w:val="0"/>
              </w:rPr>
              <w:t>ssessment that covers grades</w:t>
            </w:r>
            <w:r w:rsidR="00FF5B50">
              <w:rPr>
                <w:b w:val="0"/>
              </w:rPr>
              <w:t xml:space="preserve"> </w:t>
            </w:r>
            <w:r w:rsidR="00F83292">
              <w:rPr>
                <w:b w:val="0"/>
              </w:rPr>
              <w:t>K-8 to be administered at the</w:t>
            </w:r>
            <w:r w:rsidR="00FF5B50">
              <w:rPr>
                <w:b w:val="0"/>
              </w:rPr>
              <w:t xml:space="preserve"> </w:t>
            </w:r>
            <w:r w:rsidR="00F83292">
              <w:rPr>
                <w:b w:val="0"/>
              </w:rPr>
              <w:t>start, middle, and end of the</w:t>
            </w:r>
            <w:r w:rsidR="00FF5B50">
              <w:rPr>
                <w:b w:val="0"/>
              </w:rPr>
              <w:t xml:space="preserve"> </w:t>
            </w:r>
            <w:r w:rsidR="002A3F5A">
              <w:rPr>
                <w:b w:val="0"/>
              </w:rPr>
              <w:t>year.</w:t>
            </w:r>
          </w:p>
        </w:tc>
        <w:tc>
          <w:tcPr>
            <w:tcW w:w="1353" w:type="pct"/>
            <w:vMerge w:val="restart"/>
            <w:tcBorders>
              <w:top w:val="nil"/>
              <w:bottom w:val="nil"/>
            </w:tcBorders>
          </w:tcPr>
          <w:p w14:paraId="242D4DF1" w14:textId="3BEC5FE1" w:rsidR="009C6813" w:rsidRPr="00570558" w:rsidRDefault="00570558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district assigns each department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 xml:space="preserve">to create common </w:t>
            </w:r>
            <w:r w:rsidR="00F83292">
              <w:rPr>
                <w:b w:val="0"/>
              </w:rPr>
              <w:t>midterm and</w:t>
            </w:r>
            <w:r w:rsidR="00FF5B50">
              <w:rPr>
                <w:b w:val="0"/>
              </w:rPr>
              <w:t xml:space="preserve"> </w:t>
            </w:r>
            <w:r w:rsidR="002A3F5A">
              <w:rPr>
                <w:b w:val="0"/>
              </w:rPr>
              <w:t>final</w:t>
            </w:r>
            <w:r>
              <w:rPr>
                <w:b w:val="0"/>
              </w:rPr>
              <w:t xml:space="preserve"> exams</w:t>
            </w:r>
            <w:r w:rsidR="002A3F5A">
              <w:rPr>
                <w:b w:val="0"/>
              </w:rPr>
              <w:t>.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D9D9D9" w:themeFill="background1" w:themeFillShade="D9"/>
          </w:tcPr>
          <w:p w14:paraId="7913E4B3" w14:textId="4455371F" w:rsidR="009C6813" w:rsidRPr="00EC5DFA" w:rsidRDefault="00570558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District</w:t>
            </w:r>
            <w:r w:rsidR="009C6813" w:rsidRPr="00EC5DFA">
              <w:rPr>
                <w:b w:val="0"/>
                <w:i/>
              </w:rPr>
              <w:t xml:space="preserve"> </w:t>
            </w:r>
            <w:r w:rsidR="008400B2" w:rsidRPr="00EC5DFA">
              <w:rPr>
                <w:b w:val="0"/>
                <w:i/>
              </w:rPr>
              <w:t>c</w:t>
            </w:r>
            <w:r w:rsidR="009C6813" w:rsidRPr="00EC5DFA">
              <w:rPr>
                <w:b w:val="0"/>
                <w:i/>
              </w:rPr>
              <w:t xml:space="preserve">ontrols </w:t>
            </w:r>
            <w:r w:rsidR="008400B2" w:rsidRPr="00EC5DFA">
              <w:rPr>
                <w:b w:val="0"/>
                <w:i/>
              </w:rPr>
              <w:t>t</w:t>
            </w:r>
            <w:r w:rsidR="009C6813" w:rsidRPr="00EC5DFA">
              <w:rPr>
                <w:b w:val="0"/>
                <w:i/>
              </w:rPr>
              <w:t>iming</w:t>
            </w:r>
            <w:r w:rsidR="00542442" w:rsidRPr="00EC5DFA">
              <w:rPr>
                <w:b w:val="0"/>
                <w:i/>
              </w:rPr>
              <w:t xml:space="preserve"> and</w:t>
            </w:r>
            <w:r w:rsidR="008400B2" w:rsidRPr="00EC5DFA">
              <w:rPr>
                <w:b w:val="0"/>
                <w:i/>
              </w:rPr>
              <w:t xml:space="preserve"> content</w:t>
            </w:r>
          </w:p>
        </w:tc>
      </w:tr>
      <w:tr w:rsidR="00522FA0" w14:paraId="57AF3326" w14:textId="77777777" w:rsidTr="00FF5B50">
        <w:tc>
          <w:tcPr>
            <w:tcW w:w="645" w:type="pct"/>
            <w:vMerge/>
            <w:tcBorders>
              <w:top w:val="nil"/>
              <w:bottom w:val="single" w:sz="4" w:space="0" w:color="auto"/>
            </w:tcBorders>
          </w:tcPr>
          <w:p w14:paraId="7900E76A" w14:textId="77777777" w:rsidR="009C6813" w:rsidRPr="00443A57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bottom w:val="single" w:sz="4" w:space="0" w:color="auto"/>
            </w:tcBorders>
          </w:tcPr>
          <w:p w14:paraId="32BACB2A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bottom w:val="single" w:sz="4" w:space="0" w:color="auto"/>
            </w:tcBorders>
          </w:tcPr>
          <w:p w14:paraId="4310D543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</w:tcPr>
          <w:p w14:paraId="1F46A7A8" w14:textId="77777777" w:rsidR="009C6813" w:rsidRPr="00D9090A" w:rsidRDefault="009C6813" w:rsidP="007610C4">
            <w:pPr>
              <w:pStyle w:val="TableHeader"/>
              <w:rPr>
                <w:sz w:val="12"/>
                <w:szCs w:val="12"/>
              </w:rPr>
            </w:pPr>
          </w:p>
          <w:p w14:paraId="6C507912" w14:textId="77777777" w:rsidR="00D9090A" w:rsidRDefault="00D9090A" w:rsidP="007610C4">
            <w:pPr>
              <w:pStyle w:val="TableHeader"/>
            </w:pPr>
          </w:p>
          <w:p w14:paraId="7E7F84C5" w14:textId="77777777" w:rsidR="00D9090A" w:rsidRDefault="00D9090A" w:rsidP="007610C4">
            <w:pPr>
              <w:pStyle w:val="TableHeader"/>
            </w:pPr>
          </w:p>
          <w:p w14:paraId="39CE04D5" w14:textId="77777777" w:rsidR="00D9090A" w:rsidRDefault="00D9090A" w:rsidP="007610C4">
            <w:pPr>
              <w:pStyle w:val="TableHeader"/>
            </w:pPr>
          </w:p>
          <w:p w14:paraId="155201C8" w14:textId="77777777" w:rsidR="00D9090A" w:rsidRDefault="00D9090A" w:rsidP="007610C4">
            <w:pPr>
              <w:pStyle w:val="TableHeader"/>
            </w:pPr>
          </w:p>
          <w:p w14:paraId="77D23E5B" w14:textId="2F9C2C08" w:rsidR="00D9090A" w:rsidRDefault="00D9090A" w:rsidP="007610C4">
            <w:pPr>
              <w:pStyle w:val="TableHeader"/>
            </w:pPr>
          </w:p>
        </w:tc>
      </w:tr>
      <w:tr w:rsidR="00522FA0" w14:paraId="1C1A30DE" w14:textId="77777777" w:rsidTr="00FF5B50">
        <w:tc>
          <w:tcPr>
            <w:tcW w:w="645" w:type="pct"/>
            <w:tcBorders>
              <w:bottom w:val="nil"/>
            </w:tcBorders>
            <w:shd w:val="clear" w:color="auto" w:fill="D9D9D9" w:themeFill="background1" w:themeFillShade="D9"/>
          </w:tcPr>
          <w:p w14:paraId="0DA9D96A" w14:textId="77777777" w:rsidR="009C6813" w:rsidRPr="009C6813" w:rsidRDefault="009C6813" w:rsidP="00D9090A">
            <w:pPr>
              <w:pStyle w:val="TableHeader"/>
              <w:keepNext/>
            </w:pPr>
            <w:r>
              <w:lastRenderedPageBreak/>
              <w:t>Vocabulary Term</w:t>
            </w:r>
          </w:p>
        </w:tc>
        <w:tc>
          <w:tcPr>
            <w:tcW w:w="1346" w:type="pct"/>
            <w:tcBorders>
              <w:bottom w:val="nil"/>
            </w:tcBorders>
            <w:shd w:val="clear" w:color="auto" w:fill="D9D9D9" w:themeFill="background1" w:themeFillShade="D9"/>
          </w:tcPr>
          <w:p w14:paraId="48065E8C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bottom w:val="nil"/>
            </w:tcBorders>
            <w:shd w:val="clear" w:color="auto" w:fill="D9D9D9" w:themeFill="background1" w:themeFillShade="D9"/>
          </w:tcPr>
          <w:p w14:paraId="3765ECB0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bottom w:val="nil"/>
            </w:tcBorders>
            <w:shd w:val="clear" w:color="auto" w:fill="D9D9D9" w:themeFill="background1" w:themeFillShade="D9"/>
          </w:tcPr>
          <w:p w14:paraId="5C35EEE2" w14:textId="77777777" w:rsidR="009C6813" w:rsidRDefault="009C6813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D9090A" w14:paraId="5D85D9B4" w14:textId="77777777" w:rsidTr="00FF5B50">
        <w:tc>
          <w:tcPr>
            <w:tcW w:w="645" w:type="pct"/>
            <w:vMerge w:val="restart"/>
            <w:tcBorders>
              <w:top w:val="nil"/>
              <w:bottom w:val="nil"/>
            </w:tcBorders>
          </w:tcPr>
          <w:p w14:paraId="02D6ADD6" w14:textId="60BE5038" w:rsidR="00542442" w:rsidRPr="00EC5DFA" w:rsidRDefault="009C6813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District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>ontrols</w:t>
            </w:r>
            <w:r w:rsidR="00FF5B50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t</w:t>
            </w:r>
            <w:r w:rsidRPr="00EC5DFA">
              <w:rPr>
                <w:b w:val="0"/>
                <w:i/>
              </w:rPr>
              <w:t>iming</w:t>
            </w:r>
            <w:r w:rsidR="007E6BC5">
              <w:rPr>
                <w:b w:val="0"/>
                <w:i/>
              </w:rPr>
              <w:t>,</w:t>
            </w:r>
            <w:r w:rsidR="008A7053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s</w:t>
            </w:r>
            <w:r w:rsidRPr="00EC5DFA">
              <w:rPr>
                <w:b w:val="0"/>
                <w:i/>
              </w:rPr>
              <w:t>tate</w:t>
            </w:r>
            <w:r w:rsidR="00FF5B50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 xml:space="preserve">ontrols </w:t>
            </w:r>
            <w:r w:rsidR="00EC5DFA">
              <w:rPr>
                <w:b w:val="0"/>
                <w:i/>
              </w:rPr>
              <w:t>c</w:t>
            </w:r>
            <w:r w:rsidRPr="00EC5DFA">
              <w:rPr>
                <w:b w:val="0"/>
                <w:i/>
              </w:rPr>
              <w:t>ontent</w:t>
            </w:r>
          </w:p>
        </w:tc>
        <w:tc>
          <w:tcPr>
            <w:tcW w:w="1346" w:type="pct"/>
            <w:vMerge w:val="restart"/>
            <w:tcBorders>
              <w:top w:val="nil"/>
              <w:bottom w:val="nil"/>
            </w:tcBorders>
          </w:tcPr>
          <w:p w14:paraId="00D7A138" w14:textId="51308613" w:rsidR="009C6813" w:rsidRPr="002A3F5A" w:rsidRDefault="002A3F5A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state offers end-of-unit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assessments based on four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common definitions of scope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and sequence. The district adopts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one definitions and sets a date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when each u</w:t>
            </w:r>
            <w:r w:rsidR="00F83292">
              <w:rPr>
                <w:b w:val="0"/>
              </w:rPr>
              <w:t>nit must be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 xml:space="preserve">completed. </w:t>
            </w:r>
          </w:p>
        </w:tc>
        <w:tc>
          <w:tcPr>
            <w:tcW w:w="1353" w:type="pct"/>
            <w:vMerge w:val="restart"/>
            <w:tcBorders>
              <w:top w:val="nil"/>
              <w:bottom w:val="nil"/>
            </w:tcBorders>
          </w:tcPr>
          <w:p w14:paraId="6B5096D8" w14:textId="1E195D5D" w:rsidR="009C6813" w:rsidRPr="002A3F5A" w:rsidRDefault="002A3F5A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state pays for students to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take an optional pre-college-</w:t>
            </w:r>
            <w:r w:rsidR="00F83292">
              <w:rPr>
                <w:b w:val="0"/>
              </w:rPr>
              <w:t>a</w:t>
            </w:r>
            <w:r>
              <w:rPr>
                <w:b w:val="0"/>
              </w:rPr>
              <w:t>dmission test sometime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during freshman year.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D9D9D9" w:themeFill="background1" w:themeFillShade="D9"/>
          </w:tcPr>
          <w:p w14:paraId="0DB7C178" w14:textId="2E563D55" w:rsidR="009C6813" w:rsidRPr="00EC5DFA" w:rsidRDefault="00570558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District</w:t>
            </w:r>
            <w:r w:rsidR="008400B2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c</w:t>
            </w:r>
            <w:r w:rsidR="009C6813" w:rsidRPr="00EC5DFA">
              <w:rPr>
                <w:b w:val="0"/>
                <w:i/>
              </w:rPr>
              <w:t xml:space="preserve">ontrols </w:t>
            </w:r>
            <w:r w:rsidR="00EC5DFA">
              <w:rPr>
                <w:b w:val="0"/>
                <w:i/>
              </w:rPr>
              <w:t>t</w:t>
            </w:r>
            <w:r w:rsidR="009C6813" w:rsidRPr="00EC5DFA">
              <w:rPr>
                <w:b w:val="0"/>
                <w:i/>
              </w:rPr>
              <w:t>iming</w:t>
            </w:r>
            <w:r w:rsidR="008400B2" w:rsidRPr="00EC5DFA">
              <w:rPr>
                <w:b w:val="0"/>
                <w:i/>
              </w:rPr>
              <w:t xml:space="preserve">, </w:t>
            </w:r>
            <w:r w:rsidR="00EC5DFA">
              <w:rPr>
                <w:b w:val="0"/>
                <w:i/>
              </w:rPr>
              <w:t>s</w:t>
            </w:r>
            <w:r w:rsidR="008400B2" w:rsidRPr="00EC5DFA">
              <w:rPr>
                <w:b w:val="0"/>
                <w:i/>
              </w:rPr>
              <w:t xml:space="preserve">tate </w:t>
            </w:r>
            <w:r w:rsidR="00EC5DFA">
              <w:rPr>
                <w:b w:val="0"/>
                <w:i/>
              </w:rPr>
              <w:t>c</w:t>
            </w:r>
            <w:r w:rsidR="008400B2" w:rsidRPr="00EC5DFA">
              <w:rPr>
                <w:b w:val="0"/>
                <w:i/>
              </w:rPr>
              <w:t xml:space="preserve">ontrols </w:t>
            </w:r>
            <w:r w:rsidR="00FF5B50" w:rsidRPr="00EC5DFA">
              <w:rPr>
                <w:b w:val="0"/>
                <w:i/>
              </w:rPr>
              <w:t>C</w:t>
            </w:r>
            <w:r w:rsidR="008400B2" w:rsidRPr="00EC5DFA">
              <w:rPr>
                <w:b w:val="0"/>
                <w:i/>
              </w:rPr>
              <w:t>ontent</w:t>
            </w:r>
          </w:p>
        </w:tc>
      </w:tr>
      <w:tr w:rsidR="00522FA0" w14:paraId="6B7A0842" w14:textId="77777777" w:rsidTr="00FF5B50">
        <w:tc>
          <w:tcPr>
            <w:tcW w:w="645" w:type="pct"/>
            <w:vMerge/>
            <w:tcBorders>
              <w:top w:val="nil"/>
              <w:bottom w:val="single" w:sz="4" w:space="0" w:color="auto"/>
            </w:tcBorders>
          </w:tcPr>
          <w:p w14:paraId="65198251" w14:textId="77777777" w:rsidR="009C6813" w:rsidRPr="00443A57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bottom w:val="single" w:sz="4" w:space="0" w:color="auto"/>
            </w:tcBorders>
          </w:tcPr>
          <w:p w14:paraId="1EA94042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bottom w:val="single" w:sz="4" w:space="0" w:color="auto"/>
            </w:tcBorders>
          </w:tcPr>
          <w:p w14:paraId="5E12EDDB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</w:tcPr>
          <w:p w14:paraId="4D1F2A70" w14:textId="77777777" w:rsidR="009C6813" w:rsidRPr="00D9090A" w:rsidRDefault="009C6813" w:rsidP="007610C4">
            <w:pPr>
              <w:pStyle w:val="TableHeader"/>
              <w:rPr>
                <w:sz w:val="12"/>
                <w:szCs w:val="12"/>
              </w:rPr>
            </w:pPr>
          </w:p>
          <w:p w14:paraId="3EAA74E4" w14:textId="77777777" w:rsidR="00D9090A" w:rsidRDefault="00D9090A" w:rsidP="007610C4">
            <w:pPr>
              <w:pStyle w:val="TableHeader"/>
            </w:pPr>
          </w:p>
          <w:p w14:paraId="0BD64A9C" w14:textId="77777777" w:rsidR="00D9090A" w:rsidRDefault="00D9090A" w:rsidP="007610C4">
            <w:pPr>
              <w:pStyle w:val="TableHeader"/>
            </w:pPr>
          </w:p>
          <w:p w14:paraId="07C2E496" w14:textId="77777777" w:rsidR="00D9090A" w:rsidRDefault="00D9090A" w:rsidP="007610C4">
            <w:pPr>
              <w:pStyle w:val="TableHeader"/>
            </w:pPr>
          </w:p>
          <w:p w14:paraId="4382357A" w14:textId="77777777" w:rsidR="00D9090A" w:rsidRDefault="00D9090A" w:rsidP="007610C4">
            <w:pPr>
              <w:pStyle w:val="TableHeader"/>
            </w:pPr>
          </w:p>
          <w:p w14:paraId="173BC826" w14:textId="5AC7F155" w:rsidR="00D9090A" w:rsidRDefault="00D9090A" w:rsidP="007610C4">
            <w:pPr>
              <w:pStyle w:val="TableHeader"/>
            </w:pPr>
          </w:p>
        </w:tc>
      </w:tr>
      <w:tr w:rsidR="00522FA0" w14:paraId="5E93EE21" w14:textId="77777777" w:rsidTr="00FF5B50">
        <w:tc>
          <w:tcPr>
            <w:tcW w:w="645" w:type="pct"/>
            <w:tcBorders>
              <w:bottom w:val="nil"/>
            </w:tcBorders>
            <w:shd w:val="clear" w:color="auto" w:fill="D9D9D9" w:themeFill="background1" w:themeFillShade="D9"/>
          </w:tcPr>
          <w:p w14:paraId="439BBD7E" w14:textId="77777777" w:rsidR="009C6813" w:rsidRPr="009C6813" w:rsidRDefault="009C6813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bottom w:val="nil"/>
            </w:tcBorders>
            <w:shd w:val="clear" w:color="auto" w:fill="D9D9D9" w:themeFill="background1" w:themeFillShade="D9"/>
          </w:tcPr>
          <w:p w14:paraId="48C16BCE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bottom w:val="nil"/>
            </w:tcBorders>
            <w:shd w:val="clear" w:color="auto" w:fill="D9D9D9" w:themeFill="background1" w:themeFillShade="D9"/>
          </w:tcPr>
          <w:p w14:paraId="3F51A04B" w14:textId="77777777" w:rsidR="009C6813" w:rsidRPr="009C6813" w:rsidRDefault="009C6813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bottom w:val="nil"/>
            </w:tcBorders>
            <w:shd w:val="clear" w:color="auto" w:fill="D9D9D9" w:themeFill="background1" w:themeFillShade="D9"/>
          </w:tcPr>
          <w:p w14:paraId="397F2AA6" w14:textId="77777777" w:rsidR="009C6813" w:rsidRDefault="009C6813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D9090A" w14:paraId="3ED3BB1F" w14:textId="77777777" w:rsidTr="00FF5B50">
        <w:tc>
          <w:tcPr>
            <w:tcW w:w="645" w:type="pct"/>
            <w:vMerge w:val="restart"/>
            <w:tcBorders>
              <w:top w:val="nil"/>
              <w:bottom w:val="nil"/>
            </w:tcBorders>
          </w:tcPr>
          <w:p w14:paraId="18FBF3F8" w14:textId="2828137C" w:rsidR="00542442" w:rsidRPr="00EC5DFA" w:rsidRDefault="00570558" w:rsidP="00E43CA8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State</w:t>
            </w:r>
            <w:r w:rsidR="009C6813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c</w:t>
            </w:r>
            <w:r w:rsidR="009C6813" w:rsidRPr="00EC5DFA">
              <w:rPr>
                <w:b w:val="0"/>
                <w:i/>
              </w:rPr>
              <w:t>ontrols</w:t>
            </w:r>
          </w:p>
          <w:p w14:paraId="24587D5F" w14:textId="128C2F28" w:rsidR="00542442" w:rsidRPr="00FF5B50" w:rsidRDefault="00EC5DFA" w:rsidP="00E43CA8">
            <w:pPr>
              <w:pStyle w:val="TableHeader"/>
              <w:rPr>
                <w:b w:val="0"/>
              </w:rPr>
            </w:pPr>
            <w:r>
              <w:rPr>
                <w:b w:val="0"/>
                <w:i/>
              </w:rPr>
              <w:t>t</w:t>
            </w:r>
            <w:r w:rsidR="009C6813" w:rsidRPr="00EC5DFA">
              <w:rPr>
                <w:b w:val="0"/>
                <w:i/>
              </w:rPr>
              <w:t>iming</w:t>
            </w:r>
            <w:r w:rsidR="00542442" w:rsidRPr="00EC5DFA">
              <w:rPr>
                <w:b w:val="0"/>
                <w:i/>
              </w:rPr>
              <w:t xml:space="preserve"> and</w:t>
            </w:r>
            <w:r w:rsidR="009C6813" w:rsidRPr="00EC5DFA">
              <w:rPr>
                <w:b w:val="0"/>
                <w:i/>
              </w:rPr>
              <w:t xml:space="preserve"> </w:t>
            </w:r>
            <w:r>
              <w:rPr>
                <w:b w:val="0"/>
                <w:i/>
              </w:rPr>
              <w:t>c</w:t>
            </w:r>
            <w:r w:rsidR="009C6813" w:rsidRPr="00EC5DFA">
              <w:rPr>
                <w:b w:val="0"/>
                <w:i/>
              </w:rPr>
              <w:t>ontent</w:t>
            </w:r>
          </w:p>
        </w:tc>
        <w:tc>
          <w:tcPr>
            <w:tcW w:w="1346" w:type="pct"/>
            <w:vMerge w:val="restart"/>
            <w:tcBorders>
              <w:top w:val="nil"/>
              <w:bottom w:val="nil"/>
            </w:tcBorders>
          </w:tcPr>
          <w:p w14:paraId="71CE7A8D" w14:textId="4E86032D" w:rsidR="009C6813" w:rsidRPr="002A3F5A" w:rsidRDefault="002A3F5A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state pays for high school Juniors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to take a college-admission exam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on a specific date each year.</w:t>
            </w:r>
          </w:p>
        </w:tc>
        <w:tc>
          <w:tcPr>
            <w:tcW w:w="1353" w:type="pct"/>
            <w:vMerge w:val="restart"/>
            <w:tcBorders>
              <w:top w:val="nil"/>
              <w:bottom w:val="nil"/>
            </w:tcBorders>
          </w:tcPr>
          <w:p w14:paraId="194079A6" w14:textId="3B9FB819" w:rsidR="009C6813" w:rsidRPr="002A3F5A" w:rsidRDefault="002A3F5A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The state assessment in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>mathematics is given to third</w:t>
            </w:r>
            <w:r w:rsidR="00FF5B50">
              <w:rPr>
                <w:b w:val="0"/>
              </w:rPr>
              <w:t xml:space="preserve"> </w:t>
            </w:r>
            <w:r>
              <w:rPr>
                <w:b w:val="0"/>
              </w:rPr>
              <w:t xml:space="preserve">through eighth graders </w:t>
            </w:r>
            <w:r w:rsidR="00902D84">
              <w:rPr>
                <w:b w:val="0"/>
              </w:rPr>
              <w:t>within</w:t>
            </w:r>
            <w:r w:rsidR="00FF5B50">
              <w:rPr>
                <w:b w:val="0"/>
              </w:rPr>
              <w:t xml:space="preserve"> </w:t>
            </w:r>
            <w:r w:rsidR="00902D84">
              <w:rPr>
                <w:b w:val="0"/>
              </w:rPr>
              <w:t>a two-</w:t>
            </w:r>
            <w:r>
              <w:rPr>
                <w:b w:val="0"/>
              </w:rPr>
              <w:t xml:space="preserve">week window </w:t>
            </w:r>
            <w:r w:rsidR="00902D84">
              <w:rPr>
                <w:b w:val="0"/>
              </w:rPr>
              <w:t>each</w:t>
            </w:r>
            <w:r w:rsidR="00FF5B50">
              <w:rPr>
                <w:b w:val="0"/>
              </w:rPr>
              <w:t xml:space="preserve"> </w:t>
            </w:r>
            <w:r w:rsidR="00902D84">
              <w:rPr>
                <w:b w:val="0"/>
              </w:rPr>
              <w:t>spring</w:t>
            </w:r>
            <w:r>
              <w:rPr>
                <w:b w:val="0"/>
              </w:rPr>
              <w:t>.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D9D9D9" w:themeFill="background1" w:themeFillShade="D9"/>
          </w:tcPr>
          <w:p w14:paraId="598783AF" w14:textId="1D26E694" w:rsidR="009C6813" w:rsidRPr="00EC5DFA" w:rsidRDefault="00570558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State</w:t>
            </w:r>
            <w:r w:rsidR="008400B2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c</w:t>
            </w:r>
            <w:r w:rsidR="009C6813" w:rsidRPr="00EC5DFA">
              <w:rPr>
                <w:b w:val="0"/>
                <w:i/>
              </w:rPr>
              <w:t xml:space="preserve">ontrols </w:t>
            </w:r>
            <w:r w:rsidR="00EC5DFA">
              <w:rPr>
                <w:b w:val="0"/>
                <w:i/>
              </w:rPr>
              <w:t>t</w:t>
            </w:r>
            <w:r w:rsidR="009C6813" w:rsidRPr="00EC5DFA">
              <w:rPr>
                <w:b w:val="0"/>
                <w:i/>
              </w:rPr>
              <w:t>iming</w:t>
            </w:r>
            <w:r w:rsidR="00542442" w:rsidRPr="00EC5DFA">
              <w:rPr>
                <w:b w:val="0"/>
                <w:i/>
              </w:rPr>
              <w:t xml:space="preserve"> and</w:t>
            </w:r>
            <w:r w:rsidR="008400B2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c</w:t>
            </w:r>
            <w:r w:rsidR="008400B2" w:rsidRPr="00EC5DFA">
              <w:rPr>
                <w:b w:val="0"/>
                <w:i/>
              </w:rPr>
              <w:t>ontent</w:t>
            </w:r>
          </w:p>
        </w:tc>
      </w:tr>
      <w:tr w:rsidR="00522FA0" w14:paraId="289922E6" w14:textId="77777777" w:rsidTr="00FF5B50">
        <w:tc>
          <w:tcPr>
            <w:tcW w:w="645" w:type="pct"/>
            <w:vMerge/>
            <w:tcBorders>
              <w:top w:val="nil"/>
              <w:bottom w:val="single" w:sz="4" w:space="0" w:color="auto"/>
            </w:tcBorders>
          </w:tcPr>
          <w:p w14:paraId="011A2F0C" w14:textId="77777777" w:rsidR="009C6813" w:rsidRPr="00443A57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bottom w:val="single" w:sz="4" w:space="0" w:color="auto"/>
            </w:tcBorders>
          </w:tcPr>
          <w:p w14:paraId="648B7FF4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bottom w:val="single" w:sz="4" w:space="0" w:color="auto"/>
            </w:tcBorders>
          </w:tcPr>
          <w:p w14:paraId="56B88E01" w14:textId="77777777" w:rsidR="009C6813" w:rsidRPr="009C6813" w:rsidRDefault="009C6813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</w:tcPr>
          <w:p w14:paraId="0BE2AAF9" w14:textId="77777777" w:rsidR="009C6813" w:rsidRPr="00D9090A" w:rsidRDefault="009C6813" w:rsidP="007610C4">
            <w:pPr>
              <w:pStyle w:val="TableHeader"/>
              <w:rPr>
                <w:sz w:val="12"/>
                <w:szCs w:val="12"/>
              </w:rPr>
            </w:pPr>
          </w:p>
          <w:p w14:paraId="6AC8C4B0" w14:textId="77777777" w:rsidR="00D9090A" w:rsidRDefault="00D9090A" w:rsidP="007610C4">
            <w:pPr>
              <w:pStyle w:val="TableHeader"/>
            </w:pPr>
          </w:p>
          <w:p w14:paraId="17C486AE" w14:textId="77777777" w:rsidR="00D9090A" w:rsidRDefault="00D9090A" w:rsidP="007610C4">
            <w:pPr>
              <w:pStyle w:val="TableHeader"/>
            </w:pPr>
          </w:p>
          <w:p w14:paraId="7388F95B" w14:textId="77777777" w:rsidR="00D9090A" w:rsidRDefault="00D9090A" w:rsidP="007610C4">
            <w:pPr>
              <w:pStyle w:val="TableHeader"/>
            </w:pPr>
          </w:p>
          <w:p w14:paraId="05EEED29" w14:textId="77777777" w:rsidR="00D9090A" w:rsidRDefault="00D9090A" w:rsidP="007610C4">
            <w:pPr>
              <w:pStyle w:val="TableHeader"/>
            </w:pPr>
          </w:p>
          <w:p w14:paraId="012CA3EB" w14:textId="68D31C3B" w:rsidR="00D9090A" w:rsidRDefault="00D9090A" w:rsidP="007610C4">
            <w:pPr>
              <w:pStyle w:val="TableHeader"/>
            </w:pPr>
          </w:p>
        </w:tc>
      </w:tr>
      <w:tr w:rsidR="00D9090A" w14:paraId="28A940BC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69A043A6" w14:textId="77777777" w:rsidR="004A0C0F" w:rsidRPr="009C6813" w:rsidRDefault="004A0C0F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450375B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4688828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93C482A" w14:textId="77777777" w:rsidR="004A0C0F" w:rsidRDefault="004A0C0F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22FA0" w14:paraId="0D7230F4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FF24A8B" w14:textId="0E5468E5" w:rsidR="00542442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Small Unit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2293A1" w14:textId="0082998F" w:rsidR="004A0C0F" w:rsidRPr="004A0C0F" w:rsidRDefault="004A0C0F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Five lessons</w:t>
            </w: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2868D9C" w14:textId="3CDC6CA2" w:rsidR="004A0C0F" w:rsidRPr="004A0C0F" w:rsidRDefault="004A0C0F" w:rsidP="007610C4">
            <w:pPr>
              <w:pStyle w:val="TableHeader"/>
              <w:rPr>
                <w:b w:val="0"/>
              </w:rPr>
            </w:pPr>
            <w:r w:rsidRPr="004A0C0F">
              <w:rPr>
                <w:b w:val="0"/>
              </w:rPr>
              <w:t>Two weeks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6EF378E7" w14:textId="002E1C60" w:rsidR="004A0C0F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Small </w:t>
            </w:r>
            <w:r w:rsidR="00FF5B50" w:rsidRPr="00EC5DFA">
              <w:rPr>
                <w:b w:val="0"/>
                <w:i/>
              </w:rPr>
              <w:t>U</w:t>
            </w:r>
            <w:r w:rsidRPr="00EC5DFA">
              <w:rPr>
                <w:b w:val="0"/>
                <w:i/>
              </w:rPr>
              <w:t>nit</w:t>
            </w:r>
          </w:p>
        </w:tc>
      </w:tr>
      <w:tr w:rsidR="00522FA0" w14:paraId="3E2A2D8D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CBE01" w14:textId="77777777" w:rsidR="004A0C0F" w:rsidRPr="00443A57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2237F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8B825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F36C8" w14:textId="77777777" w:rsidR="004A0C0F" w:rsidRPr="00D9090A" w:rsidRDefault="004A0C0F" w:rsidP="007610C4">
            <w:pPr>
              <w:pStyle w:val="TableHeader"/>
              <w:rPr>
                <w:sz w:val="12"/>
                <w:szCs w:val="12"/>
              </w:rPr>
            </w:pPr>
          </w:p>
          <w:p w14:paraId="0D84634F" w14:textId="77777777" w:rsidR="00D9090A" w:rsidRDefault="00D9090A" w:rsidP="007610C4">
            <w:pPr>
              <w:pStyle w:val="TableHeader"/>
            </w:pPr>
          </w:p>
          <w:p w14:paraId="4E125210" w14:textId="77777777" w:rsidR="00D9090A" w:rsidRDefault="00D9090A" w:rsidP="007610C4">
            <w:pPr>
              <w:pStyle w:val="TableHeader"/>
            </w:pPr>
          </w:p>
          <w:p w14:paraId="34FBB192" w14:textId="77777777" w:rsidR="00D9090A" w:rsidRDefault="00D9090A" w:rsidP="007610C4">
            <w:pPr>
              <w:pStyle w:val="TableHeader"/>
            </w:pPr>
          </w:p>
          <w:p w14:paraId="19EC6651" w14:textId="77777777" w:rsidR="00D9090A" w:rsidRDefault="00D9090A" w:rsidP="007610C4">
            <w:pPr>
              <w:pStyle w:val="TableHeader"/>
            </w:pPr>
          </w:p>
          <w:p w14:paraId="06FD4AC5" w14:textId="36D8100C" w:rsidR="00D9090A" w:rsidRDefault="00D9090A" w:rsidP="007610C4">
            <w:pPr>
              <w:pStyle w:val="TableHeader"/>
            </w:pPr>
          </w:p>
        </w:tc>
      </w:tr>
      <w:tr w:rsidR="00D9090A" w14:paraId="5D57A03A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732246B9" w14:textId="77777777" w:rsidR="004A0C0F" w:rsidRPr="009C6813" w:rsidRDefault="004A0C0F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05001282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6ED2BCE5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25A59BD2" w14:textId="77777777" w:rsidR="004A0C0F" w:rsidRDefault="004A0C0F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22FA0" w14:paraId="3CEB0AEA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2E9761A" w14:textId="367806DD" w:rsidR="00542442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Large Unit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16466D0" w14:textId="2659ABD0" w:rsidR="004A0C0F" w:rsidRPr="00570558" w:rsidRDefault="004A0C0F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Half a semester</w:t>
            </w: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3C90937" w14:textId="249BF024" w:rsidR="004A0C0F" w:rsidRPr="00570558" w:rsidRDefault="004A0C0F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month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227350AF" w14:textId="042EE861" w:rsidR="004A0C0F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Large </w:t>
            </w:r>
            <w:r w:rsidR="00FF5B50" w:rsidRPr="00EC5DFA">
              <w:rPr>
                <w:b w:val="0"/>
                <w:i/>
              </w:rPr>
              <w:t>U</w:t>
            </w:r>
            <w:r w:rsidRPr="00EC5DFA">
              <w:rPr>
                <w:b w:val="0"/>
                <w:i/>
              </w:rPr>
              <w:t>nit</w:t>
            </w:r>
          </w:p>
        </w:tc>
      </w:tr>
      <w:tr w:rsidR="00542442" w14:paraId="727A1FBB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E7579" w14:textId="77777777" w:rsidR="004A0C0F" w:rsidRPr="00443A57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D5ADA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34A5E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51C2C" w14:textId="77777777" w:rsidR="004A0C0F" w:rsidRPr="00D9090A" w:rsidRDefault="004A0C0F" w:rsidP="007610C4">
            <w:pPr>
              <w:pStyle w:val="TableHeader"/>
              <w:rPr>
                <w:sz w:val="12"/>
                <w:szCs w:val="12"/>
              </w:rPr>
            </w:pPr>
          </w:p>
          <w:p w14:paraId="70262FC0" w14:textId="77777777" w:rsidR="00D9090A" w:rsidRDefault="00D9090A" w:rsidP="007610C4">
            <w:pPr>
              <w:pStyle w:val="TableHeader"/>
            </w:pPr>
          </w:p>
          <w:p w14:paraId="7C8357CC" w14:textId="77777777" w:rsidR="00D9090A" w:rsidRDefault="00D9090A" w:rsidP="007610C4">
            <w:pPr>
              <w:pStyle w:val="TableHeader"/>
            </w:pPr>
          </w:p>
          <w:p w14:paraId="1512C677" w14:textId="77777777" w:rsidR="00D9090A" w:rsidRDefault="00D9090A" w:rsidP="007610C4">
            <w:pPr>
              <w:pStyle w:val="TableHeader"/>
            </w:pPr>
          </w:p>
          <w:p w14:paraId="2054E42D" w14:textId="77777777" w:rsidR="00D9090A" w:rsidRDefault="00D9090A" w:rsidP="007610C4">
            <w:pPr>
              <w:pStyle w:val="TableHeader"/>
            </w:pPr>
          </w:p>
          <w:p w14:paraId="1258C494" w14:textId="0C547D3A" w:rsidR="00D9090A" w:rsidRDefault="00D9090A" w:rsidP="007610C4">
            <w:pPr>
              <w:pStyle w:val="TableHeader"/>
            </w:pPr>
          </w:p>
        </w:tc>
      </w:tr>
      <w:tr w:rsidR="00D9090A" w14:paraId="4CA45EB6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2202B17" w14:textId="77777777" w:rsidR="004A0C0F" w:rsidRPr="009C6813" w:rsidRDefault="004A0C0F" w:rsidP="00D9090A">
            <w:pPr>
              <w:pStyle w:val="TableHeader"/>
              <w:keepNext/>
            </w:pPr>
            <w:r>
              <w:lastRenderedPageBreak/>
              <w:t>Vocabu</w:t>
            </w:r>
            <w:bookmarkStart w:id="4" w:name="_GoBack"/>
            <w:bookmarkEnd w:id="4"/>
            <w:r>
              <w:t>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721E966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2B03B1F1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7CE33C1" w14:textId="77777777" w:rsidR="004A0C0F" w:rsidRDefault="004A0C0F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22FA0" w14:paraId="035EB0AF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4E1248B" w14:textId="51832368" w:rsidR="00542442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Marking Period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C439C6D" w14:textId="10A42247" w:rsidR="004A0C0F" w:rsidRPr="008400B2" w:rsidRDefault="004A0C0F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semester</w:t>
            </w: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8D4B05A" w14:textId="5A41BB28" w:rsidR="004A0C0F" w:rsidRPr="008400B2" w:rsidRDefault="004A0C0F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course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27E53B9" w14:textId="2EB3D6EC" w:rsidR="004A0C0F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Marking </w:t>
            </w:r>
            <w:r w:rsidR="00FF5B50" w:rsidRPr="00EC5DFA">
              <w:rPr>
                <w:b w:val="0"/>
                <w:i/>
              </w:rPr>
              <w:t>P</w:t>
            </w:r>
            <w:r w:rsidRPr="00EC5DFA">
              <w:rPr>
                <w:b w:val="0"/>
                <w:i/>
              </w:rPr>
              <w:t>eriod</w:t>
            </w:r>
          </w:p>
        </w:tc>
      </w:tr>
      <w:tr w:rsidR="00542442" w14:paraId="32E856CF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CE032" w14:textId="77777777" w:rsidR="004A0C0F" w:rsidRPr="00443A57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1C7F7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1147D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3AE9C" w14:textId="77777777" w:rsidR="004A0C0F" w:rsidRPr="00D9090A" w:rsidRDefault="004A0C0F" w:rsidP="007610C4">
            <w:pPr>
              <w:pStyle w:val="TableHeader"/>
              <w:rPr>
                <w:sz w:val="12"/>
                <w:szCs w:val="12"/>
              </w:rPr>
            </w:pPr>
          </w:p>
          <w:p w14:paraId="6C232D8D" w14:textId="77777777" w:rsidR="00D9090A" w:rsidRDefault="00D9090A" w:rsidP="007610C4">
            <w:pPr>
              <w:pStyle w:val="TableHeader"/>
            </w:pPr>
          </w:p>
          <w:p w14:paraId="752A5400" w14:textId="77777777" w:rsidR="00D9090A" w:rsidRDefault="00D9090A" w:rsidP="007610C4">
            <w:pPr>
              <w:pStyle w:val="TableHeader"/>
            </w:pPr>
          </w:p>
          <w:p w14:paraId="4721AFCF" w14:textId="77777777" w:rsidR="00D9090A" w:rsidRDefault="00D9090A" w:rsidP="007610C4">
            <w:pPr>
              <w:pStyle w:val="TableHeader"/>
            </w:pPr>
          </w:p>
          <w:p w14:paraId="437355B0" w14:textId="77777777" w:rsidR="00D9090A" w:rsidRDefault="00D9090A" w:rsidP="007610C4">
            <w:pPr>
              <w:pStyle w:val="TableHeader"/>
            </w:pPr>
          </w:p>
          <w:p w14:paraId="287BDD5F" w14:textId="726262C0" w:rsidR="00D9090A" w:rsidRDefault="00D9090A" w:rsidP="007610C4">
            <w:pPr>
              <w:pStyle w:val="TableHeader"/>
            </w:pPr>
          </w:p>
        </w:tc>
      </w:tr>
      <w:tr w:rsidR="00D9090A" w14:paraId="102487FE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1657201D" w14:textId="77777777" w:rsidR="004A0C0F" w:rsidRPr="009C6813" w:rsidRDefault="004A0C0F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2777B501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667B13E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307751C" w14:textId="77777777" w:rsidR="004A0C0F" w:rsidRDefault="004A0C0F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22FA0" w14:paraId="6217F330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671C48E" w14:textId="5A04AF9C" w:rsidR="00542442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Course of Study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58E5713" w14:textId="61A88AB3" w:rsidR="004A0C0F" w:rsidRPr="008400B2" w:rsidRDefault="008A7053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 </w:t>
            </w:r>
            <w:r w:rsidR="00D9090A">
              <w:rPr>
                <w:b w:val="0"/>
              </w:rPr>
              <w:t>group</w:t>
            </w:r>
            <w:r>
              <w:rPr>
                <w:b w:val="0"/>
              </w:rPr>
              <w:t xml:space="preserve"> of courses</w:t>
            </w:r>
            <w:r w:rsidR="00D9090A">
              <w:rPr>
                <w:b w:val="0"/>
              </w:rPr>
              <w:t xml:space="preserve"> </w:t>
            </w:r>
            <w:r>
              <w:rPr>
                <w:b w:val="0"/>
              </w:rPr>
              <w:t>culminating in an advanced</w:t>
            </w:r>
            <w:r w:rsidR="00D9090A">
              <w:rPr>
                <w:b w:val="0"/>
              </w:rPr>
              <w:t xml:space="preserve"> </w:t>
            </w:r>
            <w:r>
              <w:rPr>
                <w:b w:val="0"/>
              </w:rPr>
              <w:t>placement course.</w:t>
            </w: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0AF456D" w14:textId="5ED4650D" w:rsidR="004A0C0F" w:rsidRPr="00570558" w:rsidRDefault="004A0C0F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Grades K-12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F07320D" w14:textId="3D9D3E9A" w:rsidR="004A0C0F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 xml:space="preserve">Course of </w:t>
            </w:r>
            <w:r w:rsidR="00FF5B50" w:rsidRPr="00EC5DFA">
              <w:rPr>
                <w:b w:val="0"/>
                <w:i/>
              </w:rPr>
              <w:t>S</w:t>
            </w:r>
            <w:r w:rsidRPr="00EC5DFA">
              <w:rPr>
                <w:b w:val="0"/>
                <w:i/>
              </w:rPr>
              <w:t>tudy</w:t>
            </w:r>
          </w:p>
        </w:tc>
      </w:tr>
      <w:tr w:rsidR="00542442" w14:paraId="32861566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969CE" w14:textId="77777777" w:rsidR="004A0C0F" w:rsidRPr="00443A57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CD6DB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B7349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307E9" w14:textId="77777777" w:rsidR="004A0C0F" w:rsidRPr="00D9090A" w:rsidRDefault="004A0C0F" w:rsidP="007610C4">
            <w:pPr>
              <w:pStyle w:val="TableHeader"/>
              <w:rPr>
                <w:sz w:val="12"/>
                <w:szCs w:val="12"/>
              </w:rPr>
            </w:pPr>
          </w:p>
          <w:p w14:paraId="581B8DE0" w14:textId="77777777" w:rsidR="00D9090A" w:rsidRDefault="00D9090A" w:rsidP="007610C4">
            <w:pPr>
              <w:pStyle w:val="TableHeader"/>
            </w:pPr>
          </w:p>
          <w:p w14:paraId="19DBBDA2" w14:textId="77777777" w:rsidR="00D9090A" w:rsidRDefault="00D9090A" w:rsidP="007610C4">
            <w:pPr>
              <w:pStyle w:val="TableHeader"/>
            </w:pPr>
          </w:p>
          <w:p w14:paraId="020A844B" w14:textId="77777777" w:rsidR="00D9090A" w:rsidRDefault="00D9090A" w:rsidP="007610C4">
            <w:pPr>
              <w:pStyle w:val="TableHeader"/>
            </w:pPr>
          </w:p>
          <w:p w14:paraId="5825366B" w14:textId="77777777" w:rsidR="00D9090A" w:rsidRDefault="00D9090A" w:rsidP="007610C4">
            <w:pPr>
              <w:pStyle w:val="TableHeader"/>
            </w:pPr>
          </w:p>
          <w:p w14:paraId="49D2AEBB" w14:textId="6881D715" w:rsidR="00D9090A" w:rsidRDefault="00D9090A" w:rsidP="007610C4">
            <w:pPr>
              <w:pStyle w:val="TableHeader"/>
            </w:pPr>
          </w:p>
        </w:tc>
      </w:tr>
      <w:tr w:rsidR="000F3FE5" w14:paraId="74322333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049C009" w14:textId="77777777" w:rsidR="000F3FE5" w:rsidRPr="009C6813" w:rsidRDefault="000F3FE5" w:rsidP="00110D89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1858E45A" w14:textId="77777777" w:rsidR="000F3FE5" w:rsidRPr="009C6813" w:rsidRDefault="000F3FE5" w:rsidP="00110D89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253D0453" w14:textId="77777777" w:rsidR="000F3FE5" w:rsidRPr="009C6813" w:rsidRDefault="000F3FE5" w:rsidP="00110D89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0DB9D66" w14:textId="77777777" w:rsidR="000F3FE5" w:rsidRDefault="000F3FE5" w:rsidP="00110D89">
            <w:pPr>
              <w:pStyle w:val="TableHeader"/>
              <w:keepNext/>
            </w:pPr>
            <w:r>
              <w:t>Your Example of</w:t>
            </w:r>
          </w:p>
        </w:tc>
      </w:tr>
      <w:tr w:rsidR="000F3FE5" w14:paraId="5A36FE6E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27D50DE" w14:textId="77777777" w:rsidR="000F3FE5" w:rsidRPr="004A0C0F" w:rsidRDefault="000F3FE5" w:rsidP="00110D89">
            <w:pPr>
              <w:pStyle w:val="TableHeader"/>
              <w:rPr>
                <w:b w:val="0"/>
              </w:rPr>
            </w:pPr>
            <w:r w:rsidRPr="000F3FE5">
              <w:rPr>
                <w:b w:val="0"/>
                <w:i/>
              </w:rPr>
              <w:t>Assessment FOR Learning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Mindset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C941982" w14:textId="632F9372" w:rsidR="000F3FE5" w:rsidRDefault="000F3FE5" w:rsidP="00110D89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 state of mind that approaches assessment as a tool </w:t>
            </w:r>
            <w:r>
              <w:rPr>
                <w:b w:val="0"/>
              </w:rPr>
              <w:t>to maintain a feedback loop between student and teacher</w:t>
            </w:r>
            <w:r>
              <w:rPr>
                <w:b w:val="0"/>
              </w:rPr>
              <w:t>.</w:t>
            </w:r>
          </w:p>
          <w:p w14:paraId="38A3674B" w14:textId="77777777" w:rsidR="000F3FE5" w:rsidRPr="002A3F5A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FBE84A1" w14:textId="16FBD3D1" w:rsidR="000F3FE5" w:rsidRPr="002A3F5A" w:rsidRDefault="000F3FE5" w:rsidP="00110D89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 teacher </w:t>
            </w:r>
            <w:r>
              <w:rPr>
                <w:b w:val="0"/>
              </w:rPr>
              <w:t>provides several rounds of ungraded feedback on a unit writing assignment</w:t>
            </w:r>
            <w:r>
              <w:rPr>
                <w:b w:val="0"/>
              </w:rPr>
              <w:t>.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7AF31344" w14:textId="77777777" w:rsidR="000F3FE5" w:rsidRPr="009C6813" w:rsidRDefault="000F3FE5" w:rsidP="00110D89">
            <w:pPr>
              <w:pStyle w:val="TableHeader"/>
              <w:rPr>
                <w:b w:val="0"/>
              </w:rPr>
            </w:pPr>
            <w:r w:rsidRPr="00EC5DFA">
              <w:rPr>
                <w:b w:val="0"/>
                <w:i/>
              </w:rPr>
              <w:t>Assessment FOR Learning</w:t>
            </w:r>
            <w:r>
              <w:rPr>
                <w:b w:val="0"/>
              </w:rPr>
              <w:t xml:space="preserve"> Mindset</w:t>
            </w:r>
          </w:p>
        </w:tc>
      </w:tr>
      <w:tr w:rsidR="000F3FE5" w14:paraId="4656E774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B9D01" w14:textId="77777777" w:rsidR="000F3FE5" w:rsidRPr="00443A57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2D713" w14:textId="77777777" w:rsidR="000F3FE5" w:rsidRPr="009C6813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1D815" w14:textId="77777777" w:rsidR="000F3FE5" w:rsidRPr="009C6813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B71D9" w14:textId="77777777" w:rsidR="000F3FE5" w:rsidRPr="00D9090A" w:rsidRDefault="000F3FE5" w:rsidP="00110D89">
            <w:pPr>
              <w:pStyle w:val="TableHeader"/>
              <w:rPr>
                <w:sz w:val="12"/>
                <w:szCs w:val="12"/>
              </w:rPr>
            </w:pPr>
          </w:p>
          <w:p w14:paraId="5E6B71F7" w14:textId="77777777" w:rsidR="000F3FE5" w:rsidRDefault="000F3FE5" w:rsidP="00110D89">
            <w:pPr>
              <w:pStyle w:val="TableHeader"/>
            </w:pPr>
          </w:p>
          <w:p w14:paraId="5AFFEC4B" w14:textId="77777777" w:rsidR="000F3FE5" w:rsidRDefault="000F3FE5" w:rsidP="00110D89">
            <w:pPr>
              <w:pStyle w:val="TableHeader"/>
            </w:pPr>
          </w:p>
          <w:p w14:paraId="2718D1BD" w14:textId="77777777" w:rsidR="000F3FE5" w:rsidRDefault="000F3FE5" w:rsidP="00110D89">
            <w:pPr>
              <w:pStyle w:val="TableHeader"/>
            </w:pPr>
          </w:p>
          <w:p w14:paraId="7E3306FD" w14:textId="77777777" w:rsidR="000F3FE5" w:rsidRDefault="000F3FE5" w:rsidP="00110D89">
            <w:pPr>
              <w:pStyle w:val="TableHeader"/>
            </w:pPr>
          </w:p>
          <w:p w14:paraId="06A0151F" w14:textId="77777777" w:rsidR="000F3FE5" w:rsidRDefault="000F3FE5" w:rsidP="00110D89">
            <w:pPr>
              <w:pStyle w:val="TableHeader"/>
            </w:pPr>
          </w:p>
        </w:tc>
      </w:tr>
      <w:tr w:rsidR="000F3FE5" w14:paraId="15462FCF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0EFA38E4" w14:textId="77777777" w:rsidR="000F3FE5" w:rsidRPr="009C6813" w:rsidRDefault="000F3FE5" w:rsidP="00110D89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0653DF3" w14:textId="77777777" w:rsidR="000F3FE5" w:rsidRPr="009C6813" w:rsidRDefault="000F3FE5" w:rsidP="00110D89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70652D1" w14:textId="77777777" w:rsidR="000F3FE5" w:rsidRPr="009C6813" w:rsidRDefault="000F3FE5" w:rsidP="00110D89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08A3F6F8" w14:textId="77777777" w:rsidR="000F3FE5" w:rsidRDefault="000F3FE5" w:rsidP="00110D89">
            <w:pPr>
              <w:pStyle w:val="TableHeader"/>
              <w:keepNext/>
            </w:pPr>
            <w:r>
              <w:t>Your Example of</w:t>
            </w:r>
          </w:p>
        </w:tc>
      </w:tr>
      <w:tr w:rsidR="000F3FE5" w14:paraId="1F35A142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0A4D604" w14:textId="77777777" w:rsidR="000F3FE5" w:rsidRPr="004A0C0F" w:rsidRDefault="000F3FE5" w:rsidP="00110D89">
            <w:pPr>
              <w:pStyle w:val="TableHeader"/>
              <w:rPr>
                <w:b w:val="0"/>
              </w:rPr>
            </w:pPr>
            <w:r w:rsidRPr="000F3FE5">
              <w:rPr>
                <w:b w:val="0"/>
                <w:i/>
              </w:rPr>
              <w:t xml:space="preserve">Assessment </w:t>
            </w:r>
            <w:r>
              <w:rPr>
                <w:b w:val="0"/>
                <w:i/>
              </w:rPr>
              <w:t>OF</w:t>
            </w:r>
            <w:r w:rsidRPr="000F3FE5">
              <w:rPr>
                <w:b w:val="0"/>
                <w:i/>
              </w:rPr>
              <w:t xml:space="preserve"> Learning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Mindset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EB32BAD" w14:textId="2A3E6211" w:rsidR="000F3FE5" w:rsidRDefault="000F3FE5" w:rsidP="00110D89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</w:t>
            </w:r>
            <w:r>
              <w:rPr>
                <w:b w:val="0"/>
              </w:rPr>
              <w:t xml:space="preserve"> state of mind that approaches assessment as a tool </w:t>
            </w:r>
            <w:r>
              <w:rPr>
                <w:b w:val="0"/>
              </w:rPr>
              <w:t>for grading student achievement</w:t>
            </w:r>
            <w:r>
              <w:rPr>
                <w:b w:val="0"/>
              </w:rPr>
              <w:t>.</w:t>
            </w:r>
          </w:p>
          <w:p w14:paraId="0A9F459F" w14:textId="77777777" w:rsidR="000F3FE5" w:rsidRPr="002A3F5A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B3E99F7" w14:textId="394C3BDA" w:rsidR="000F3FE5" w:rsidRPr="002A3F5A" w:rsidRDefault="000F3FE5" w:rsidP="00110D89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An orchestra teacher grades sight reading and practiced musical performance to assign chairs to students for the semester</w:t>
            </w:r>
            <w:r>
              <w:rPr>
                <w:b w:val="0"/>
              </w:rPr>
              <w:t>.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BA54ADB" w14:textId="55F9ABCD" w:rsidR="000F3FE5" w:rsidRPr="009C6813" w:rsidRDefault="000F3FE5" w:rsidP="00110D89">
            <w:pPr>
              <w:pStyle w:val="TableHeader"/>
              <w:rPr>
                <w:b w:val="0"/>
              </w:rPr>
            </w:pPr>
            <w:r w:rsidRPr="00EC5DFA">
              <w:rPr>
                <w:b w:val="0"/>
                <w:i/>
              </w:rPr>
              <w:t>Assessment OF Lear</w:t>
            </w:r>
            <w:r w:rsidRPr="00EC5DFA">
              <w:rPr>
                <w:b w:val="0"/>
                <w:i/>
              </w:rPr>
              <w:t>n</w:t>
            </w:r>
            <w:r w:rsidRPr="00EC5DFA">
              <w:rPr>
                <w:b w:val="0"/>
                <w:i/>
              </w:rPr>
              <w:t>ing</w:t>
            </w:r>
            <w:r>
              <w:rPr>
                <w:b w:val="0"/>
              </w:rPr>
              <w:t xml:space="preserve"> Mindset</w:t>
            </w:r>
          </w:p>
        </w:tc>
      </w:tr>
      <w:tr w:rsidR="000F3FE5" w14:paraId="782A15AA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81174" w14:textId="77777777" w:rsidR="000F3FE5" w:rsidRPr="00443A57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27CFD" w14:textId="77777777" w:rsidR="000F3FE5" w:rsidRPr="009C6813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1B454" w14:textId="77777777" w:rsidR="000F3FE5" w:rsidRPr="009C6813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FB9C1" w14:textId="77777777" w:rsidR="000F3FE5" w:rsidRPr="00D9090A" w:rsidRDefault="000F3FE5" w:rsidP="00110D89">
            <w:pPr>
              <w:pStyle w:val="TableHeader"/>
              <w:rPr>
                <w:sz w:val="12"/>
                <w:szCs w:val="12"/>
              </w:rPr>
            </w:pPr>
          </w:p>
          <w:p w14:paraId="08F606A5" w14:textId="77777777" w:rsidR="000F3FE5" w:rsidRDefault="000F3FE5" w:rsidP="00110D89">
            <w:pPr>
              <w:pStyle w:val="TableHeader"/>
            </w:pPr>
          </w:p>
          <w:p w14:paraId="6169A036" w14:textId="77777777" w:rsidR="000F3FE5" w:rsidRDefault="000F3FE5" w:rsidP="00110D89">
            <w:pPr>
              <w:pStyle w:val="TableHeader"/>
            </w:pPr>
          </w:p>
          <w:p w14:paraId="2C342145" w14:textId="77777777" w:rsidR="000F3FE5" w:rsidRDefault="000F3FE5" w:rsidP="00110D89">
            <w:pPr>
              <w:pStyle w:val="TableHeader"/>
            </w:pPr>
          </w:p>
          <w:p w14:paraId="66ED0BE3" w14:textId="77777777" w:rsidR="000F3FE5" w:rsidRDefault="000F3FE5" w:rsidP="00110D89">
            <w:pPr>
              <w:pStyle w:val="TableHeader"/>
            </w:pPr>
          </w:p>
          <w:p w14:paraId="2EEDE9AB" w14:textId="77777777" w:rsidR="000F3FE5" w:rsidRDefault="000F3FE5" w:rsidP="00110D89">
            <w:pPr>
              <w:pStyle w:val="TableHeader"/>
            </w:pPr>
          </w:p>
        </w:tc>
      </w:tr>
      <w:tr w:rsidR="000F3FE5" w14:paraId="28B9024C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7F222AB2" w14:textId="77777777" w:rsidR="000F3FE5" w:rsidRPr="009C6813" w:rsidRDefault="000F3FE5" w:rsidP="00110D89">
            <w:pPr>
              <w:pStyle w:val="TableHeader"/>
              <w:keepNext/>
            </w:pPr>
            <w:r>
              <w:lastRenderedPageBreak/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CCCFB9A" w14:textId="77777777" w:rsidR="000F3FE5" w:rsidRPr="009C6813" w:rsidRDefault="000F3FE5" w:rsidP="00110D89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EDD3669" w14:textId="77777777" w:rsidR="000F3FE5" w:rsidRPr="009C6813" w:rsidRDefault="000F3FE5" w:rsidP="00110D89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77D3076" w14:textId="77777777" w:rsidR="000F3FE5" w:rsidRDefault="000F3FE5" w:rsidP="00110D89">
            <w:pPr>
              <w:pStyle w:val="TableHeader"/>
              <w:keepNext/>
            </w:pPr>
            <w:r>
              <w:t>Your Example of</w:t>
            </w:r>
          </w:p>
        </w:tc>
      </w:tr>
      <w:tr w:rsidR="000F3FE5" w14:paraId="1A669499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C99F8DF" w14:textId="6D4CC404" w:rsidR="000F3FE5" w:rsidRPr="004A0C0F" w:rsidRDefault="000F3FE5" w:rsidP="00110D89">
            <w:pPr>
              <w:pStyle w:val="TableHeader"/>
              <w:rPr>
                <w:b w:val="0"/>
              </w:rPr>
            </w:pPr>
            <w:r w:rsidRPr="000F3FE5">
              <w:rPr>
                <w:b w:val="0"/>
                <w:i/>
              </w:rPr>
              <w:t>Assessment FOR Learning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Mindset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0FED3A0" w14:textId="0CA483F7" w:rsidR="000F3FE5" w:rsidRDefault="000F3FE5" w:rsidP="00110D89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state of mind that approaches assessment as a tool to facilitate learning.</w:t>
            </w:r>
          </w:p>
          <w:p w14:paraId="19ED65FF" w14:textId="379D1A18" w:rsidR="000F3FE5" w:rsidRPr="002A3F5A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36E9917" w14:textId="2DBFAB9F" w:rsidR="000F3FE5" w:rsidRPr="002A3F5A" w:rsidRDefault="000F3FE5" w:rsidP="00110D89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 teacher </w:t>
            </w:r>
            <w:r>
              <w:rPr>
                <w:b w:val="0"/>
              </w:rPr>
              <w:t>checks in on students’ understanding multiple times during a lesson to make rapid course corrections.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04F3DCB4" w14:textId="6D39E898" w:rsidR="000F3FE5" w:rsidRPr="009C6813" w:rsidRDefault="000F3FE5" w:rsidP="00110D89">
            <w:pPr>
              <w:pStyle w:val="TableHeader"/>
              <w:rPr>
                <w:b w:val="0"/>
              </w:rPr>
            </w:pPr>
            <w:r w:rsidRPr="00EC5DFA">
              <w:rPr>
                <w:b w:val="0"/>
                <w:i/>
              </w:rPr>
              <w:t>Assessment FOR Learning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Mindset</w:t>
            </w:r>
          </w:p>
        </w:tc>
      </w:tr>
      <w:tr w:rsidR="000F3FE5" w14:paraId="4F39A648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F75B1" w14:textId="77777777" w:rsidR="000F3FE5" w:rsidRPr="00443A57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2E56A" w14:textId="77777777" w:rsidR="000F3FE5" w:rsidRPr="009C6813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7CC61" w14:textId="77777777" w:rsidR="000F3FE5" w:rsidRPr="009C6813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879E8" w14:textId="77777777" w:rsidR="000F3FE5" w:rsidRPr="00D9090A" w:rsidRDefault="000F3FE5" w:rsidP="00110D89">
            <w:pPr>
              <w:pStyle w:val="TableHeader"/>
              <w:rPr>
                <w:sz w:val="12"/>
                <w:szCs w:val="12"/>
              </w:rPr>
            </w:pPr>
          </w:p>
          <w:p w14:paraId="4CB99CDC" w14:textId="77777777" w:rsidR="000F3FE5" w:rsidRDefault="000F3FE5" w:rsidP="00110D89">
            <w:pPr>
              <w:pStyle w:val="TableHeader"/>
            </w:pPr>
          </w:p>
          <w:p w14:paraId="07C38D20" w14:textId="77777777" w:rsidR="000F3FE5" w:rsidRDefault="000F3FE5" w:rsidP="00110D89">
            <w:pPr>
              <w:pStyle w:val="TableHeader"/>
            </w:pPr>
          </w:p>
          <w:p w14:paraId="7409B8FF" w14:textId="77777777" w:rsidR="000F3FE5" w:rsidRDefault="000F3FE5" w:rsidP="00110D89">
            <w:pPr>
              <w:pStyle w:val="TableHeader"/>
            </w:pPr>
          </w:p>
          <w:p w14:paraId="340B0D91" w14:textId="77777777" w:rsidR="000F3FE5" w:rsidRDefault="000F3FE5" w:rsidP="00110D89">
            <w:pPr>
              <w:pStyle w:val="TableHeader"/>
            </w:pPr>
          </w:p>
          <w:p w14:paraId="27144221" w14:textId="77777777" w:rsidR="000F3FE5" w:rsidRDefault="000F3FE5" w:rsidP="00110D89">
            <w:pPr>
              <w:pStyle w:val="TableHeader"/>
            </w:pPr>
          </w:p>
        </w:tc>
      </w:tr>
      <w:tr w:rsidR="000F3FE5" w14:paraId="7408D4EA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AEA2FBF" w14:textId="77777777" w:rsidR="000F3FE5" w:rsidRPr="009C6813" w:rsidRDefault="000F3FE5" w:rsidP="00110D89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153696A5" w14:textId="77777777" w:rsidR="000F3FE5" w:rsidRPr="009C6813" w:rsidRDefault="000F3FE5" w:rsidP="00110D89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6A3DECC3" w14:textId="77777777" w:rsidR="000F3FE5" w:rsidRPr="009C6813" w:rsidRDefault="000F3FE5" w:rsidP="00110D89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64B0F737" w14:textId="77777777" w:rsidR="000F3FE5" w:rsidRDefault="000F3FE5" w:rsidP="00110D89">
            <w:pPr>
              <w:pStyle w:val="TableHeader"/>
              <w:keepNext/>
            </w:pPr>
            <w:r>
              <w:t>Your Example of</w:t>
            </w:r>
          </w:p>
        </w:tc>
      </w:tr>
      <w:tr w:rsidR="000F3FE5" w14:paraId="0E9DD1C4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1DD1058" w14:textId="31C3AF00" w:rsidR="000F3FE5" w:rsidRPr="004A0C0F" w:rsidRDefault="000F3FE5" w:rsidP="00110D89">
            <w:pPr>
              <w:pStyle w:val="TableHeader"/>
              <w:rPr>
                <w:b w:val="0"/>
              </w:rPr>
            </w:pPr>
            <w:r w:rsidRPr="000F3FE5">
              <w:rPr>
                <w:b w:val="0"/>
                <w:i/>
              </w:rPr>
              <w:t xml:space="preserve">Assessment </w:t>
            </w:r>
            <w:r>
              <w:rPr>
                <w:b w:val="0"/>
                <w:i/>
              </w:rPr>
              <w:t>OF</w:t>
            </w:r>
            <w:r w:rsidRPr="000F3FE5">
              <w:rPr>
                <w:b w:val="0"/>
                <w:i/>
              </w:rPr>
              <w:t xml:space="preserve"> Learning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Mindset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8C8B2D8" w14:textId="15B53096" w:rsidR="000F3FE5" w:rsidRDefault="000F3FE5" w:rsidP="00110D89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</w:t>
            </w:r>
            <w:r>
              <w:rPr>
                <w:b w:val="0"/>
              </w:rPr>
              <w:t xml:space="preserve"> state of mind that appr</w:t>
            </w:r>
            <w:r>
              <w:rPr>
                <w:b w:val="0"/>
              </w:rPr>
              <w:t>oaches assessment as a tool to evaluate learning</w:t>
            </w:r>
            <w:r>
              <w:rPr>
                <w:b w:val="0"/>
              </w:rPr>
              <w:t>.</w:t>
            </w:r>
          </w:p>
          <w:p w14:paraId="7681EF1E" w14:textId="77777777" w:rsidR="000F3FE5" w:rsidRPr="002A3F5A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1BF4C41" w14:textId="775931EA" w:rsidR="000F3FE5" w:rsidRPr="002A3F5A" w:rsidRDefault="000F3FE5" w:rsidP="00110D89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 </w:t>
            </w:r>
            <w:r>
              <w:rPr>
                <w:b w:val="0"/>
              </w:rPr>
              <w:t>teacher assigns weekly homework that is used in grading.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2DD4B47" w14:textId="65408FFD" w:rsidR="000F3FE5" w:rsidRPr="009C6813" w:rsidRDefault="000F3FE5" w:rsidP="00110D89">
            <w:pPr>
              <w:pStyle w:val="TableHeader"/>
              <w:rPr>
                <w:b w:val="0"/>
              </w:rPr>
            </w:pPr>
            <w:r w:rsidRPr="00EC5DFA">
              <w:rPr>
                <w:b w:val="0"/>
                <w:i/>
              </w:rPr>
              <w:t>Assessment OF Learning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Mindset</w:t>
            </w:r>
          </w:p>
        </w:tc>
      </w:tr>
      <w:tr w:rsidR="000F3FE5" w14:paraId="6EB04ECB" w14:textId="77777777" w:rsidTr="00110D89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5000D" w14:textId="77777777" w:rsidR="000F3FE5" w:rsidRPr="00443A57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FE73D" w14:textId="77777777" w:rsidR="000F3FE5" w:rsidRPr="009C6813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6D3F3" w14:textId="77777777" w:rsidR="000F3FE5" w:rsidRPr="009C6813" w:rsidRDefault="000F3FE5" w:rsidP="00110D89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DBB03" w14:textId="77777777" w:rsidR="000F3FE5" w:rsidRPr="00D9090A" w:rsidRDefault="000F3FE5" w:rsidP="00110D89">
            <w:pPr>
              <w:pStyle w:val="TableHeader"/>
              <w:rPr>
                <w:sz w:val="12"/>
                <w:szCs w:val="12"/>
              </w:rPr>
            </w:pPr>
          </w:p>
          <w:p w14:paraId="54AC4299" w14:textId="77777777" w:rsidR="000F3FE5" w:rsidRDefault="000F3FE5" w:rsidP="00110D89">
            <w:pPr>
              <w:pStyle w:val="TableHeader"/>
            </w:pPr>
          </w:p>
          <w:p w14:paraId="6F83BF9F" w14:textId="77777777" w:rsidR="000F3FE5" w:rsidRDefault="000F3FE5" w:rsidP="00110D89">
            <w:pPr>
              <w:pStyle w:val="TableHeader"/>
            </w:pPr>
          </w:p>
          <w:p w14:paraId="2C5B2103" w14:textId="77777777" w:rsidR="000F3FE5" w:rsidRDefault="000F3FE5" w:rsidP="00110D89">
            <w:pPr>
              <w:pStyle w:val="TableHeader"/>
            </w:pPr>
          </w:p>
          <w:p w14:paraId="3F0E3972" w14:textId="77777777" w:rsidR="000F3FE5" w:rsidRDefault="000F3FE5" w:rsidP="00110D89">
            <w:pPr>
              <w:pStyle w:val="TableHeader"/>
            </w:pPr>
          </w:p>
          <w:p w14:paraId="1FBE9D96" w14:textId="77777777" w:rsidR="000F3FE5" w:rsidRDefault="000F3FE5" w:rsidP="00110D89">
            <w:pPr>
              <w:pStyle w:val="TableHeader"/>
            </w:pPr>
          </w:p>
        </w:tc>
      </w:tr>
      <w:tr w:rsidR="00D9090A" w14:paraId="441316A6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CEFBF3F" w14:textId="77777777" w:rsidR="004A0C0F" w:rsidRPr="009C6813" w:rsidRDefault="004A0C0F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7488C1E1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D82C774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D2A8A93" w14:textId="77777777" w:rsidR="004A0C0F" w:rsidRDefault="004A0C0F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22FA0" w14:paraId="618AE10B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4A6003D" w14:textId="268D2B71" w:rsidR="00542442" w:rsidRPr="004A0C0F" w:rsidRDefault="004A0C0F" w:rsidP="007610C4">
            <w:pPr>
              <w:pStyle w:val="TableHeader"/>
              <w:rPr>
                <w:b w:val="0"/>
              </w:rPr>
            </w:pPr>
            <w:r w:rsidRPr="000F3FE5">
              <w:rPr>
                <w:b w:val="0"/>
                <w:i/>
              </w:rPr>
              <w:t>Formative</w:t>
            </w:r>
            <w:r w:rsidR="00D9090A"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Assessment</w:t>
            </w:r>
            <w:r w:rsidR="00D9090A">
              <w:rPr>
                <w:b w:val="0"/>
              </w:rPr>
              <w:t xml:space="preserve"> </w:t>
            </w:r>
            <w:r w:rsidR="00EC5DFA">
              <w:rPr>
                <w:b w:val="0"/>
              </w:rPr>
              <w:t>(</w:t>
            </w:r>
            <w:r w:rsidRPr="00EC5DFA">
              <w:rPr>
                <w:b w:val="0"/>
                <w:i/>
              </w:rPr>
              <w:t>FOR</w:t>
            </w:r>
            <w:r w:rsidR="00896742" w:rsidRPr="00EC5DFA">
              <w:rPr>
                <w:b w:val="0"/>
                <w:i/>
              </w:rPr>
              <w:t xml:space="preserve"> </w:t>
            </w:r>
            <w:r w:rsidRPr="00EC5DFA">
              <w:rPr>
                <w:b w:val="0"/>
                <w:i/>
              </w:rPr>
              <w:t>Learning</w:t>
            </w:r>
            <w:r w:rsidR="00EC5DFA">
              <w:rPr>
                <w:b w:val="0"/>
                <w:i/>
              </w:rPr>
              <w:t>)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F63E053" w14:textId="3256AAB5" w:rsidR="004A0C0F" w:rsidRPr="002A3F5A" w:rsidRDefault="004A0C0F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 teacher </w:t>
            </w:r>
            <w:r w:rsidR="008A7053">
              <w:rPr>
                <w:b w:val="0"/>
              </w:rPr>
              <w:t>develops a small</w:t>
            </w:r>
            <w:r w:rsidR="00F83292">
              <w:rPr>
                <w:b w:val="0"/>
              </w:rPr>
              <w:t>-group classwork project, shares</w:t>
            </w:r>
            <w:r w:rsidR="00D9090A">
              <w:rPr>
                <w:b w:val="0"/>
              </w:rPr>
              <w:t xml:space="preserve"> </w:t>
            </w:r>
            <w:r w:rsidR="008A7053">
              <w:rPr>
                <w:b w:val="0"/>
              </w:rPr>
              <w:t>the rubric with the class,</w:t>
            </w:r>
            <w:r w:rsidR="00D9090A">
              <w:rPr>
                <w:b w:val="0"/>
              </w:rPr>
              <w:t xml:space="preserve"> </w:t>
            </w:r>
            <w:r>
              <w:rPr>
                <w:b w:val="0"/>
              </w:rPr>
              <w:t>observes each group based on</w:t>
            </w:r>
            <w:r w:rsidR="00D9090A">
              <w:rPr>
                <w:b w:val="0"/>
              </w:rPr>
              <w:t xml:space="preserve"> </w:t>
            </w:r>
            <w:r w:rsidR="008A7053">
              <w:rPr>
                <w:b w:val="0"/>
              </w:rPr>
              <w:t>the rubric, and asks each group</w:t>
            </w:r>
            <w:r w:rsidR="00D9090A">
              <w:rPr>
                <w:b w:val="0"/>
              </w:rPr>
              <w:t xml:space="preserve"> to </w:t>
            </w:r>
            <w:r w:rsidR="008A7053">
              <w:rPr>
                <w:b w:val="0"/>
              </w:rPr>
              <w:t>identify with her where their</w:t>
            </w:r>
            <w:r w:rsidR="00D9090A">
              <w:rPr>
                <w:b w:val="0"/>
              </w:rPr>
              <w:t xml:space="preserve"> </w:t>
            </w:r>
            <w:r w:rsidR="008A7053">
              <w:rPr>
                <w:b w:val="0"/>
              </w:rPr>
              <w:t>project falls on the rubric.</w:t>
            </w: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5A1CAE2" w14:textId="2951BA6D" w:rsidR="004A0C0F" w:rsidRPr="002A3F5A" w:rsidRDefault="004A0C0F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 teacher </w:t>
            </w:r>
            <w:r w:rsidR="00272C9C">
              <w:rPr>
                <w:b w:val="0"/>
              </w:rPr>
              <w:t>creates a mid-lesson</w:t>
            </w:r>
            <w:r w:rsidR="00522FA0">
              <w:rPr>
                <w:b w:val="0"/>
              </w:rPr>
              <w:t xml:space="preserve"> quiz </w:t>
            </w:r>
            <w:r w:rsidR="00272C9C">
              <w:rPr>
                <w:b w:val="0"/>
              </w:rPr>
              <w:t>on</w:t>
            </w:r>
            <w:r w:rsidR="00D9090A">
              <w:rPr>
                <w:b w:val="0"/>
              </w:rPr>
              <w:t xml:space="preserve"> </w:t>
            </w:r>
            <w:r w:rsidR="00272C9C">
              <w:rPr>
                <w:b w:val="0"/>
              </w:rPr>
              <w:t>addition with regrouping</w:t>
            </w:r>
            <w:r w:rsidR="00522FA0">
              <w:rPr>
                <w:b w:val="0"/>
              </w:rPr>
              <w:t xml:space="preserve"> </w:t>
            </w:r>
            <w:r w:rsidR="00272C9C">
              <w:rPr>
                <w:b w:val="0"/>
              </w:rPr>
              <w:t>with</w:t>
            </w:r>
            <w:r w:rsidR="00D9090A">
              <w:rPr>
                <w:b w:val="0"/>
              </w:rPr>
              <w:t xml:space="preserve"> </w:t>
            </w:r>
            <w:r w:rsidR="00272C9C">
              <w:rPr>
                <w:b w:val="0"/>
              </w:rPr>
              <w:t>half of the items requiring</w:t>
            </w:r>
            <w:r w:rsidR="00D9090A">
              <w:rPr>
                <w:b w:val="0"/>
              </w:rPr>
              <w:t xml:space="preserve"> </w:t>
            </w:r>
            <w:r w:rsidR="00272C9C">
              <w:rPr>
                <w:b w:val="0"/>
              </w:rPr>
              <w:t>regrouping. She identifies students who got regrouping</w:t>
            </w:r>
            <w:r w:rsidR="00522FA0">
              <w:rPr>
                <w:b w:val="0"/>
              </w:rPr>
              <w:t xml:space="preserve"> </w:t>
            </w:r>
            <w:r w:rsidR="00272C9C">
              <w:rPr>
                <w:b w:val="0"/>
              </w:rPr>
              <w:t xml:space="preserve">items wrong and </w:t>
            </w:r>
            <w:r w:rsidR="00522FA0">
              <w:rPr>
                <w:b w:val="0"/>
              </w:rPr>
              <w:t xml:space="preserve">the </w:t>
            </w:r>
            <w:r w:rsidR="00272C9C">
              <w:rPr>
                <w:b w:val="0"/>
              </w:rPr>
              <w:t>others right for</w:t>
            </w:r>
            <w:r w:rsidR="00522FA0">
              <w:rPr>
                <w:b w:val="0"/>
              </w:rPr>
              <w:t xml:space="preserve"> </w:t>
            </w:r>
            <w:r w:rsidR="00272C9C">
              <w:rPr>
                <w:b w:val="0"/>
              </w:rPr>
              <w:t>small</w:t>
            </w:r>
            <w:r w:rsidR="00522FA0">
              <w:rPr>
                <w:b w:val="0"/>
              </w:rPr>
              <w:t>-</w:t>
            </w:r>
            <w:r w:rsidR="00272C9C">
              <w:rPr>
                <w:b w:val="0"/>
              </w:rPr>
              <w:t>group</w:t>
            </w:r>
            <w:r w:rsidR="00D9090A">
              <w:rPr>
                <w:b w:val="0"/>
              </w:rPr>
              <w:t xml:space="preserve"> </w:t>
            </w:r>
            <w:r w:rsidR="00272C9C">
              <w:rPr>
                <w:b w:val="0"/>
              </w:rPr>
              <w:t>instruction during</w:t>
            </w:r>
            <w:r w:rsidR="00522FA0">
              <w:rPr>
                <w:b w:val="0"/>
              </w:rPr>
              <w:t xml:space="preserve"> </w:t>
            </w:r>
            <w:r w:rsidR="00272C9C">
              <w:rPr>
                <w:b w:val="0"/>
              </w:rPr>
              <w:t>the second half of the lesson.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0AF12E53" w14:textId="0C7B3AF1" w:rsidR="004A0C0F" w:rsidRPr="009C6813" w:rsidRDefault="004A0C0F" w:rsidP="007610C4">
            <w:pPr>
              <w:pStyle w:val="TableHeader"/>
              <w:rPr>
                <w:b w:val="0"/>
              </w:rPr>
            </w:pPr>
            <w:r w:rsidRPr="000F3FE5">
              <w:rPr>
                <w:b w:val="0"/>
                <w:i/>
              </w:rPr>
              <w:t>F</w:t>
            </w:r>
            <w:r w:rsidR="00FF5B50" w:rsidRPr="000F3FE5">
              <w:rPr>
                <w:b w:val="0"/>
                <w:i/>
              </w:rPr>
              <w:t>ormative</w:t>
            </w:r>
            <w:r w:rsidR="00FF5B50">
              <w:rPr>
                <w:b w:val="0"/>
              </w:rPr>
              <w:t xml:space="preserve"> </w:t>
            </w:r>
            <w:r w:rsidR="00FF5B50" w:rsidRPr="00EC5DFA">
              <w:rPr>
                <w:b w:val="0"/>
                <w:i/>
              </w:rPr>
              <w:t>A</w:t>
            </w:r>
            <w:r w:rsidRPr="00EC5DFA">
              <w:rPr>
                <w:b w:val="0"/>
                <w:i/>
              </w:rPr>
              <w:t xml:space="preserve">ssessment </w:t>
            </w:r>
            <w:r w:rsidR="00EC5DFA">
              <w:rPr>
                <w:b w:val="0"/>
                <w:i/>
              </w:rPr>
              <w:t>(</w:t>
            </w:r>
            <w:r w:rsidRPr="00EC5DFA">
              <w:rPr>
                <w:b w:val="0"/>
                <w:i/>
              </w:rPr>
              <w:t>FOR Learning</w:t>
            </w:r>
            <w:r w:rsidR="00EC5DFA">
              <w:rPr>
                <w:b w:val="0"/>
                <w:i/>
              </w:rPr>
              <w:t>)</w:t>
            </w:r>
          </w:p>
        </w:tc>
      </w:tr>
      <w:tr w:rsidR="00FF5B50" w14:paraId="6EB38ACA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85A5C" w14:textId="77777777" w:rsidR="004A0C0F" w:rsidRPr="00443A57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F3C76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F47D1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03D0C" w14:textId="77777777" w:rsidR="004A0C0F" w:rsidRPr="00D9090A" w:rsidRDefault="004A0C0F" w:rsidP="007610C4">
            <w:pPr>
              <w:pStyle w:val="TableHeader"/>
              <w:rPr>
                <w:sz w:val="12"/>
                <w:szCs w:val="12"/>
              </w:rPr>
            </w:pPr>
          </w:p>
          <w:p w14:paraId="508FB9DD" w14:textId="77777777" w:rsidR="00D9090A" w:rsidRDefault="00D9090A" w:rsidP="007610C4">
            <w:pPr>
              <w:pStyle w:val="TableHeader"/>
            </w:pPr>
          </w:p>
          <w:p w14:paraId="34DEC9CF" w14:textId="77777777" w:rsidR="00D9090A" w:rsidRDefault="00D9090A" w:rsidP="007610C4">
            <w:pPr>
              <w:pStyle w:val="TableHeader"/>
            </w:pPr>
          </w:p>
          <w:p w14:paraId="719CE2F9" w14:textId="77777777" w:rsidR="00D9090A" w:rsidRDefault="00D9090A" w:rsidP="007610C4">
            <w:pPr>
              <w:pStyle w:val="TableHeader"/>
            </w:pPr>
          </w:p>
          <w:p w14:paraId="19A52386" w14:textId="77777777" w:rsidR="00D9090A" w:rsidRDefault="00D9090A" w:rsidP="007610C4">
            <w:pPr>
              <w:pStyle w:val="TableHeader"/>
            </w:pPr>
          </w:p>
          <w:p w14:paraId="4D130BAB" w14:textId="2ABC6CC2" w:rsidR="00D9090A" w:rsidRDefault="00D9090A" w:rsidP="007610C4">
            <w:pPr>
              <w:pStyle w:val="TableHeader"/>
            </w:pPr>
          </w:p>
        </w:tc>
      </w:tr>
      <w:tr w:rsidR="00D9090A" w14:paraId="10E43660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78E06842" w14:textId="77777777" w:rsidR="004A0C0F" w:rsidRPr="009C6813" w:rsidRDefault="004A0C0F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40C9600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01E358BE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09D0233B" w14:textId="77777777" w:rsidR="004A0C0F" w:rsidRDefault="004A0C0F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22FA0" w14:paraId="31AA0EEE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4A2BAFB" w14:textId="3E54F4CD" w:rsidR="00542442" w:rsidRPr="004A0C0F" w:rsidRDefault="004A0C0F" w:rsidP="007610C4">
            <w:pPr>
              <w:pStyle w:val="TableHeader"/>
              <w:rPr>
                <w:b w:val="0"/>
              </w:rPr>
            </w:pPr>
            <w:r w:rsidRPr="000F3FE5">
              <w:rPr>
                <w:b w:val="0"/>
                <w:i/>
              </w:rPr>
              <w:t>Summative</w:t>
            </w:r>
            <w:r w:rsidR="00D9090A"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Assessment</w:t>
            </w:r>
            <w:r w:rsidR="00D9090A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(</w:t>
            </w:r>
            <w:r w:rsidRPr="00EC5DFA">
              <w:rPr>
                <w:b w:val="0"/>
                <w:i/>
              </w:rPr>
              <w:t>OF</w:t>
            </w:r>
            <w:r w:rsidR="00896742" w:rsidRPr="00EC5DFA">
              <w:rPr>
                <w:b w:val="0"/>
                <w:i/>
              </w:rPr>
              <w:t xml:space="preserve"> </w:t>
            </w:r>
            <w:r w:rsidRPr="00EC5DFA">
              <w:rPr>
                <w:b w:val="0"/>
                <w:i/>
              </w:rPr>
              <w:t>Learning</w:t>
            </w:r>
            <w:r w:rsidR="00EC5DFA">
              <w:rPr>
                <w:b w:val="0"/>
                <w:i/>
              </w:rPr>
              <w:t>)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1EBD91A" w14:textId="77E7F200" w:rsidR="00896742" w:rsidRPr="002A3F5A" w:rsidRDefault="000C5420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f</w:t>
            </w:r>
            <w:r w:rsidR="00896742">
              <w:rPr>
                <w:b w:val="0"/>
              </w:rPr>
              <w:t xml:space="preserve">inal </w:t>
            </w:r>
            <w:r>
              <w:rPr>
                <w:b w:val="0"/>
              </w:rPr>
              <w:t>paper</w:t>
            </w: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FF4BF8D" w14:textId="605F52A1" w:rsidR="004A0C0F" w:rsidRPr="002A3F5A" w:rsidRDefault="00896742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college admission exam.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6B658B9E" w14:textId="45BBC83A" w:rsidR="004A0C0F" w:rsidRPr="009C6813" w:rsidRDefault="004A0C0F" w:rsidP="007610C4">
            <w:pPr>
              <w:pStyle w:val="TableHeader"/>
              <w:rPr>
                <w:b w:val="0"/>
              </w:rPr>
            </w:pPr>
            <w:r w:rsidRPr="000F3FE5">
              <w:rPr>
                <w:b w:val="0"/>
                <w:i/>
              </w:rPr>
              <w:t>Summative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 xml:space="preserve">Assessment </w:t>
            </w:r>
            <w:r w:rsidR="00EC5DFA">
              <w:rPr>
                <w:b w:val="0"/>
                <w:i/>
              </w:rPr>
              <w:t>(</w:t>
            </w:r>
            <w:r w:rsidRPr="00EC5DFA">
              <w:rPr>
                <w:b w:val="0"/>
                <w:i/>
              </w:rPr>
              <w:t>OF Learning</w:t>
            </w:r>
            <w:r w:rsidR="00EC5DFA">
              <w:rPr>
                <w:b w:val="0"/>
                <w:i/>
              </w:rPr>
              <w:t>)</w:t>
            </w:r>
          </w:p>
        </w:tc>
      </w:tr>
      <w:tr w:rsidR="00D9090A" w14:paraId="43C5AFFE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B94E7" w14:textId="77777777" w:rsidR="004A0C0F" w:rsidRPr="00443A57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C56F5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0C435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98877" w14:textId="77777777" w:rsidR="004A0C0F" w:rsidRPr="00D9090A" w:rsidRDefault="004A0C0F" w:rsidP="007610C4">
            <w:pPr>
              <w:pStyle w:val="TableHeader"/>
              <w:rPr>
                <w:sz w:val="12"/>
                <w:szCs w:val="12"/>
              </w:rPr>
            </w:pPr>
          </w:p>
          <w:p w14:paraId="25CFD829" w14:textId="77777777" w:rsidR="00D9090A" w:rsidRDefault="00D9090A" w:rsidP="007610C4">
            <w:pPr>
              <w:pStyle w:val="TableHeader"/>
            </w:pPr>
          </w:p>
          <w:p w14:paraId="082D785E" w14:textId="77777777" w:rsidR="00D9090A" w:rsidRDefault="00D9090A" w:rsidP="007610C4">
            <w:pPr>
              <w:pStyle w:val="TableHeader"/>
            </w:pPr>
          </w:p>
          <w:p w14:paraId="73E41E94" w14:textId="77777777" w:rsidR="00D9090A" w:rsidRDefault="00D9090A" w:rsidP="007610C4">
            <w:pPr>
              <w:pStyle w:val="TableHeader"/>
            </w:pPr>
          </w:p>
          <w:p w14:paraId="770BE3BE" w14:textId="77777777" w:rsidR="00D9090A" w:rsidRDefault="00D9090A" w:rsidP="007610C4">
            <w:pPr>
              <w:pStyle w:val="TableHeader"/>
            </w:pPr>
          </w:p>
          <w:p w14:paraId="36F3D881" w14:textId="117600DD" w:rsidR="00D9090A" w:rsidRDefault="00D9090A" w:rsidP="007610C4">
            <w:pPr>
              <w:pStyle w:val="TableHeader"/>
            </w:pPr>
          </w:p>
        </w:tc>
      </w:tr>
      <w:tr w:rsidR="00522FA0" w14:paraId="0DC73482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7DD79C0" w14:textId="5A3D7598" w:rsidR="004A0C0F" w:rsidRPr="009C6813" w:rsidRDefault="004A0C0F" w:rsidP="00D9090A">
            <w:pPr>
              <w:pStyle w:val="TableHeader"/>
              <w:keepNext/>
            </w:pPr>
            <w:r>
              <w:lastRenderedPageBreak/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16949E2F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E8525F9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350EA470" w14:textId="77777777" w:rsidR="004A0C0F" w:rsidRDefault="004A0C0F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22FA0" w14:paraId="1ED06562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E360E35" w14:textId="10C86499" w:rsidR="00542442" w:rsidRPr="004A0C0F" w:rsidRDefault="004A0C0F" w:rsidP="007610C4">
            <w:pPr>
              <w:pStyle w:val="TableHeader"/>
              <w:rPr>
                <w:b w:val="0"/>
              </w:rPr>
            </w:pPr>
            <w:r w:rsidRPr="00EC5DFA">
              <w:rPr>
                <w:b w:val="0"/>
                <w:i/>
              </w:rPr>
              <w:t>Minisummative</w:t>
            </w:r>
            <w:r w:rsidR="00D9090A"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Assessment</w:t>
            </w:r>
            <w:r w:rsidR="00D9090A" w:rsidRPr="00EC5DFA">
              <w:rPr>
                <w:b w:val="0"/>
                <w:i/>
              </w:rPr>
              <w:t xml:space="preserve"> </w:t>
            </w:r>
            <w:r w:rsidRPr="00EC5DFA">
              <w:rPr>
                <w:b w:val="0"/>
                <w:i/>
              </w:rPr>
              <w:t>OF</w:t>
            </w:r>
            <w:r w:rsidR="00896742" w:rsidRPr="00EC5DFA">
              <w:rPr>
                <w:b w:val="0"/>
                <w:i/>
              </w:rPr>
              <w:t xml:space="preserve"> </w:t>
            </w:r>
            <w:r w:rsidRPr="00EC5DFA">
              <w:rPr>
                <w:b w:val="0"/>
                <w:i/>
              </w:rPr>
              <w:t>Learning</w:t>
            </w:r>
            <w:r w:rsidR="00EC5DFA" w:rsidRPr="00EC5DFA">
              <w:rPr>
                <w:b w:val="0"/>
                <w:i/>
              </w:rPr>
              <w:t>)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ACBDCD2" w14:textId="485CF5DF" w:rsidR="004A0C0F" w:rsidRPr="008400B2" w:rsidRDefault="00896742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 commercial K-12 assessment that </w:t>
            </w:r>
            <w:r w:rsidR="000F3FE5">
              <w:rPr>
                <w:b w:val="0"/>
              </w:rPr>
              <w:t>given three times per year in Reading and Mathematics</w:t>
            </w: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9E34EC4" w14:textId="77777777" w:rsidR="004A0C0F" w:rsidRPr="00570558" w:rsidRDefault="004A0C0F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Grades K-12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10516D07" w14:textId="7AE33FB2" w:rsidR="004A0C0F" w:rsidRPr="009C6813" w:rsidRDefault="004A0C0F" w:rsidP="007610C4">
            <w:pPr>
              <w:pStyle w:val="TableHeader"/>
              <w:rPr>
                <w:b w:val="0"/>
              </w:rPr>
            </w:pPr>
            <w:r w:rsidRPr="000F3FE5">
              <w:rPr>
                <w:b w:val="0"/>
                <w:i/>
              </w:rPr>
              <w:t>Minisummative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 xml:space="preserve">Assessment </w:t>
            </w:r>
            <w:r w:rsidR="00EC5DFA">
              <w:rPr>
                <w:b w:val="0"/>
                <w:i/>
              </w:rPr>
              <w:t>(</w:t>
            </w:r>
            <w:r w:rsidRPr="00EC5DFA">
              <w:rPr>
                <w:b w:val="0"/>
                <w:i/>
              </w:rPr>
              <w:t>OF Learning</w:t>
            </w:r>
            <w:r w:rsidR="00EC5DFA">
              <w:rPr>
                <w:b w:val="0"/>
                <w:i/>
              </w:rPr>
              <w:t>)</w:t>
            </w:r>
          </w:p>
        </w:tc>
      </w:tr>
      <w:tr w:rsidR="00522FA0" w14:paraId="55F00A24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E3126" w14:textId="77777777" w:rsidR="004A0C0F" w:rsidRPr="00443A57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062C2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99227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97BE4" w14:textId="77777777" w:rsidR="004A0C0F" w:rsidRPr="00D9090A" w:rsidRDefault="004A0C0F" w:rsidP="007610C4">
            <w:pPr>
              <w:pStyle w:val="TableHeader"/>
              <w:rPr>
                <w:sz w:val="12"/>
                <w:szCs w:val="12"/>
              </w:rPr>
            </w:pPr>
          </w:p>
          <w:p w14:paraId="0796C03E" w14:textId="77777777" w:rsidR="00D9090A" w:rsidRDefault="00D9090A" w:rsidP="007610C4">
            <w:pPr>
              <w:pStyle w:val="TableHeader"/>
            </w:pPr>
          </w:p>
          <w:p w14:paraId="356DC819" w14:textId="77777777" w:rsidR="00D9090A" w:rsidRDefault="00D9090A" w:rsidP="007610C4">
            <w:pPr>
              <w:pStyle w:val="TableHeader"/>
            </w:pPr>
          </w:p>
          <w:p w14:paraId="1C8227DA" w14:textId="77777777" w:rsidR="00D9090A" w:rsidRDefault="00D9090A" w:rsidP="007610C4">
            <w:pPr>
              <w:pStyle w:val="TableHeader"/>
            </w:pPr>
          </w:p>
          <w:p w14:paraId="4A3DA9E3" w14:textId="77777777" w:rsidR="00D9090A" w:rsidRDefault="00D9090A" w:rsidP="007610C4">
            <w:pPr>
              <w:pStyle w:val="TableHeader"/>
            </w:pPr>
          </w:p>
          <w:p w14:paraId="7D08CEBC" w14:textId="483F94D6" w:rsidR="00D9090A" w:rsidRDefault="00D9090A" w:rsidP="007610C4">
            <w:pPr>
              <w:pStyle w:val="TableHeader"/>
            </w:pPr>
          </w:p>
        </w:tc>
      </w:tr>
      <w:tr w:rsidR="00522FA0" w14:paraId="40C3C555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74C1ED0D" w14:textId="77777777" w:rsidR="004A0C0F" w:rsidRPr="009C6813" w:rsidRDefault="004A0C0F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EB01417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3FFA6AC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11A9F90B" w14:textId="77777777" w:rsidR="004A0C0F" w:rsidRDefault="004A0C0F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522FA0" w14:paraId="2CC51471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3F46147" w14:textId="51BA9A31" w:rsidR="00542442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Large-Unit</w:t>
            </w:r>
            <w:r w:rsidR="00D9090A" w:rsidRPr="00EC5DFA">
              <w:rPr>
                <w:b w:val="0"/>
                <w:i/>
              </w:rPr>
              <w:t xml:space="preserve"> </w:t>
            </w:r>
            <w:r w:rsidRPr="00EC5DFA">
              <w:rPr>
                <w:b w:val="0"/>
                <w:i/>
              </w:rPr>
              <w:t>Interim</w:t>
            </w:r>
          </w:p>
          <w:p w14:paraId="31761968" w14:textId="705C6630" w:rsidR="00542442" w:rsidRPr="00EC5DFA" w:rsidRDefault="004A0C0F" w:rsidP="007610C4">
            <w:pPr>
              <w:pStyle w:val="TableHeader"/>
              <w:rPr>
                <w:b w:val="0"/>
                <w:i/>
              </w:rPr>
            </w:pPr>
            <w:r w:rsidRPr="00EC5DFA">
              <w:rPr>
                <w:b w:val="0"/>
                <w:i/>
              </w:rPr>
              <w:t>Assessment</w:t>
            </w:r>
            <w:r w:rsidR="00D9090A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(</w:t>
            </w:r>
            <w:r w:rsidRPr="00EC5DFA">
              <w:rPr>
                <w:b w:val="0"/>
                <w:i/>
              </w:rPr>
              <w:t>OF</w:t>
            </w:r>
            <w:r w:rsidR="00896742" w:rsidRPr="00EC5DFA">
              <w:rPr>
                <w:b w:val="0"/>
                <w:i/>
              </w:rPr>
              <w:t xml:space="preserve"> </w:t>
            </w:r>
            <w:r w:rsidRPr="00EC5DFA">
              <w:rPr>
                <w:b w:val="0"/>
                <w:i/>
              </w:rPr>
              <w:t>Learning</w:t>
            </w:r>
            <w:r w:rsidR="00EC5DFA">
              <w:rPr>
                <w:b w:val="0"/>
                <w:i/>
              </w:rPr>
              <w:t>)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AB98838" w14:textId="4401D2B1" w:rsidR="004A0C0F" w:rsidRPr="002A3F5A" w:rsidRDefault="00896742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midterm presentation.</w:t>
            </w: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AAB933A" w14:textId="1F91B2FA" w:rsidR="004A0C0F" w:rsidRPr="002A3F5A" w:rsidRDefault="00896742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 xml:space="preserve">An assessment </w:t>
            </w:r>
            <w:r w:rsidR="000C5420">
              <w:rPr>
                <w:b w:val="0"/>
              </w:rPr>
              <w:t>addressing</w:t>
            </w:r>
            <w:r>
              <w:rPr>
                <w:b w:val="0"/>
              </w:rPr>
              <w:t xml:space="preserve"> a month’s worth of un</w:t>
            </w:r>
            <w:r w:rsidR="000C5420">
              <w:rPr>
                <w:b w:val="0"/>
              </w:rPr>
              <w:t>its.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033BEB78" w14:textId="174700AF" w:rsidR="004A0C0F" w:rsidRPr="009C6813" w:rsidRDefault="004A0C0F" w:rsidP="007610C4">
            <w:pPr>
              <w:pStyle w:val="TableHeader"/>
              <w:rPr>
                <w:b w:val="0"/>
              </w:rPr>
            </w:pPr>
            <w:r w:rsidRPr="00EC5DFA">
              <w:rPr>
                <w:b w:val="0"/>
                <w:i/>
              </w:rPr>
              <w:t>Large-Unit Interim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 xml:space="preserve">Assessment </w:t>
            </w:r>
            <w:r w:rsidR="00EC5DFA">
              <w:rPr>
                <w:b w:val="0"/>
                <w:i/>
              </w:rPr>
              <w:t>(</w:t>
            </w:r>
            <w:r w:rsidRPr="00EC5DFA">
              <w:rPr>
                <w:b w:val="0"/>
                <w:i/>
              </w:rPr>
              <w:t>OF Learning</w:t>
            </w:r>
            <w:r w:rsidR="00EC5DFA">
              <w:rPr>
                <w:b w:val="0"/>
                <w:i/>
              </w:rPr>
              <w:t>)</w:t>
            </w:r>
          </w:p>
        </w:tc>
      </w:tr>
      <w:tr w:rsidR="00522FA0" w14:paraId="26D398F8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DEF39" w14:textId="77777777" w:rsidR="004A0C0F" w:rsidRPr="00443A57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F22B7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3AB7C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7FA2C" w14:textId="77777777" w:rsidR="004A0C0F" w:rsidRPr="00D9090A" w:rsidRDefault="004A0C0F" w:rsidP="007610C4">
            <w:pPr>
              <w:pStyle w:val="TableHeader"/>
              <w:rPr>
                <w:sz w:val="12"/>
                <w:szCs w:val="12"/>
              </w:rPr>
            </w:pPr>
          </w:p>
          <w:p w14:paraId="4BB5AA4C" w14:textId="77777777" w:rsidR="00D9090A" w:rsidRDefault="00D9090A" w:rsidP="007610C4">
            <w:pPr>
              <w:pStyle w:val="TableHeader"/>
            </w:pPr>
          </w:p>
          <w:p w14:paraId="74C2320E" w14:textId="77777777" w:rsidR="00D9090A" w:rsidRDefault="00D9090A" w:rsidP="007610C4">
            <w:pPr>
              <w:pStyle w:val="TableHeader"/>
            </w:pPr>
          </w:p>
          <w:p w14:paraId="0534B080" w14:textId="77777777" w:rsidR="00D9090A" w:rsidRDefault="00D9090A" w:rsidP="007610C4">
            <w:pPr>
              <w:pStyle w:val="TableHeader"/>
            </w:pPr>
          </w:p>
          <w:p w14:paraId="7DD4517B" w14:textId="77777777" w:rsidR="00D9090A" w:rsidRDefault="00D9090A" w:rsidP="007610C4">
            <w:pPr>
              <w:pStyle w:val="TableHeader"/>
            </w:pPr>
          </w:p>
          <w:p w14:paraId="62F68831" w14:textId="5163D44C" w:rsidR="00D9090A" w:rsidRDefault="00D9090A" w:rsidP="007610C4">
            <w:pPr>
              <w:pStyle w:val="TableHeader"/>
            </w:pPr>
          </w:p>
        </w:tc>
      </w:tr>
      <w:tr w:rsidR="00522FA0" w14:paraId="2E9AA109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59A6FD3E" w14:textId="77777777" w:rsidR="004A0C0F" w:rsidRPr="009C6813" w:rsidRDefault="004A0C0F" w:rsidP="00D9090A">
            <w:pPr>
              <w:pStyle w:val="TableHeader"/>
              <w:keepNext/>
            </w:pPr>
            <w:r>
              <w:t>Vocabulary Term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764E1155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135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2BFBD39B" w14:textId="77777777" w:rsidR="004A0C0F" w:rsidRPr="009C6813" w:rsidRDefault="004A0C0F" w:rsidP="00D9090A">
            <w:pPr>
              <w:pStyle w:val="TableHeader"/>
              <w:keepNext/>
            </w:pPr>
            <w:r>
              <w:t>Example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76F1A02C" w14:textId="77777777" w:rsidR="004A0C0F" w:rsidRDefault="004A0C0F" w:rsidP="00D9090A">
            <w:pPr>
              <w:pStyle w:val="TableHeader"/>
              <w:keepNext/>
            </w:pPr>
            <w:r>
              <w:t>Your Example of</w:t>
            </w:r>
          </w:p>
        </w:tc>
      </w:tr>
      <w:tr w:rsidR="00D9090A" w14:paraId="603B9ABD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13A6904" w14:textId="768AB723" w:rsidR="00542442" w:rsidRPr="004A0C0F" w:rsidRDefault="004A0C0F" w:rsidP="007610C4">
            <w:pPr>
              <w:pStyle w:val="TableHeader"/>
              <w:rPr>
                <w:b w:val="0"/>
              </w:rPr>
            </w:pPr>
            <w:r w:rsidRPr="00EC5DFA">
              <w:rPr>
                <w:b w:val="0"/>
                <w:i/>
              </w:rPr>
              <w:t>Small-Unit</w:t>
            </w:r>
            <w:r w:rsidR="00D9090A" w:rsidRPr="00EC5DFA">
              <w:rPr>
                <w:b w:val="0"/>
                <w:i/>
              </w:rPr>
              <w:t xml:space="preserve"> </w:t>
            </w:r>
            <w:r w:rsidRPr="00EC5DFA">
              <w:rPr>
                <w:b w:val="0"/>
                <w:i/>
              </w:rPr>
              <w:t>Interim</w:t>
            </w:r>
            <w:r w:rsidR="00D9090A"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>Assessment</w:t>
            </w:r>
            <w:r w:rsidR="00D9090A" w:rsidRPr="00EC5DFA">
              <w:rPr>
                <w:b w:val="0"/>
                <w:i/>
              </w:rPr>
              <w:t xml:space="preserve"> </w:t>
            </w:r>
            <w:r w:rsidR="00EC5DFA">
              <w:rPr>
                <w:b w:val="0"/>
                <w:i/>
              </w:rPr>
              <w:t>(</w:t>
            </w:r>
            <w:r w:rsidRPr="00EC5DFA">
              <w:rPr>
                <w:b w:val="0"/>
                <w:i/>
              </w:rPr>
              <w:t>OF</w:t>
            </w:r>
            <w:r w:rsidR="00896742" w:rsidRPr="00EC5DFA">
              <w:rPr>
                <w:b w:val="0"/>
                <w:i/>
              </w:rPr>
              <w:t xml:space="preserve"> </w:t>
            </w:r>
            <w:r w:rsidRPr="00EC5DFA">
              <w:rPr>
                <w:b w:val="0"/>
                <w:i/>
              </w:rPr>
              <w:t>Learning</w:t>
            </w:r>
            <w:r w:rsidR="00EC5DFA">
              <w:rPr>
                <w:b w:val="0"/>
                <w:i/>
              </w:rPr>
              <w:t>)</w:t>
            </w:r>
          </w:p>
        </w:tc>
        <w:tc>
          <w:tcPr>
            <w:tcW w:w="1346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8DB79E0" w14:textId="6EEC3456" w:rsidR="004A0C0F" w:rsidRPr="002A3F5A" w:rsidRDefault="00740020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A weekly writing assignment</w:t>
            </w:r>
          </w:p>
        </w:tc>
        <w:tc>
          <w:tcPr>
            <w:tcW w:w="1353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6DF3B6C" w14:textId="1BCE20F6" w:rsidR="004A0C0F" w:rsidRPr="002A3F5A" w:rsidRDefault="00740020" w:rsidP="007610C4">
            <w:pPr>
              <w:pStyle w:val="TableHeader"/>
              <w:rPr>
                <w:b w:val="0"/>
              </w:rPr>
            </w:pPr>
            <w:r>
              <w:rPr>
                <w:b w:val="0"/>
              </w:rPr>
              <w:t>Tests administered every two weeks.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1CF78F27" w14:textId="2B5C9A4B" w:rsidR="004A0C0F" w:rsidRPr="009C6813" w:rsidRDefault="004A0C0F" w:rsidP="007610C4">
            <w:pPr>
              <w:pStyle w:val="TableHeader"/>
              <w:rPr>
                <w:b w:val="0"/>
              </w:rPr>
            </w:pPr>
            <w:r w:rsidRPr="00EC5DFA">
              <w:rPr>
                <w:b w:val="0"/>
                <w:i/>
              </w:rPr>
              <w:t>Small-Unit Interim</w:t>
            </w:r>
            <w:r>
              <w:rPr>
                <w:b w:val="0"/>
              </w:rPr>
              <w:t xml:space="preserve"> </w:t>
            </w:r>
            <w:r w:rsidRPr="00EC5DFA">
              <w:rPr>
                <w:b w:val="0"/>
                <w:i/>
              </w:rPr>
              <w:t xml:space="preserve">Assessment </w:t>
            </w:r>
            <w:r w:rsidR="00EC5DFA">
              <w:rPr>
                <w:b w:val="0"/>
                <w:i/>
              </w:rPr>
              <w:t>(</w:t>
            </w:r>
            <w:r w:rsidRPr="00EC5DFA">
              <w:rPr>
                <w:b w:val="0"/>
                <w:i/>
              </w:rPr>
              <w:t>OF Learning</w:t>
            </w:r>
            <w:r w:rsidR="00EC5DFA">
              <w:rPr>
                <w:b w:val="0"/>
                <w:i/>
              </w:rPr>
              <w:t>)</w:t>
            </w:r>
          </w:p>
        </w:tc>
      </w:tr>
      <w:tr w:rsidR="00522FA0" w14:paraId="2C6361AD" w14:textId="77777777" w:rsidTr="00FF5B50">
        <w:tblPrEx>
          <w:tblBorders>
            <w:top w:val="single" w:sz="18" w:space="0" w:color="4F81BD" w:themeColor="accent1"/>
            <w:left w:val="single" w:sz="18" w:space="0" w:color="4F81BD" w:themeColor="accent1"/>
            <w:bottom w:val="single" w:sz="18" w:space="0" w:color="4F81BD" w:themeColor="accent1"/>
            <w:right w:val="single" w:sz="18" w:space="0" w:color="4F81BD" w:themeColor="accent1"/>
            <w:insideH w:val="single" w:sz="4" w:space="0" w:color="DBE5F1" w:themeColor="accent1" w:themeTint="33"/>
            <w:insideV w:val="single" w:sz="4" w:space="0" w:color="DBE5F1" w:themeColor="accent1" w:themeTint="33"/>
          </w:tblBorders>
        </w:tblPrEx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C411D" w14:textId="77777777" w:rsidR="004A0C0F" w:rsidRPr="00443A57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4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AEA6D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135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018DD" w14:textId="77777777" w:rsidR="004A0C0F" w:rsidRPr="009C6813" w:rsidRDefault="004A0C0F" w:rsidP="007610C4">
            <w:pPr>
              <w:pStyle w:val="TableHeader"/>
              <w:rPr>
                <w:b w:val="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75BC5" w14:textId="77777777" w:rsidR="004A0C0F" w:rsidRPr="00D9090A" w:rsidRDefault="004A0C0F" w:rsidP="007610C4">
            <w:pPr>
              <w:pStyle w:val="TableHeader"/>
              <w:rPr>
                <w:sz w:val="12"/>
                <w:szCs w:val="12"/>
              </w:rPr>
            </w:pPr>
          </w:p>
          <w:p w14:paraId="7B470B8C" w14:textId="77777777" w:rsidR="00D9090A" w:rsidRDefault="00D9090A" w:rsidP="007610C4">
            <w:pPr>
              <w:pStyle w:val="TableHeader"/>
            </w:pPr>
          </w:p>
          <w:p w14:paraId="72D27D87" w14:textId="77777777" w:rsidR="00D9090A" w:rsidRDefault="00D9090A" w:rsidP="007610C4">
            <w:pPr>
              <w:pStyle w:val="TableHeader"/>
            </w:pPr>
          </w:p>
          <w:p w14:paraId="3366EE6E" w14:textId="77777777" w:rsidR="00D9090A" w:rsidRDefault="00D9090A" w:rsidP="007610C4">
            <w:pPr>
              <w:pStyle w:val="TableHeader"/>
            </w:pPr>
          </w:p>
          <w:p w14:paraId="3A996D6A" w14:textId="77777777" w:rsidR="00D9090A" w:rsidRDefault="00D9090A" w:rsidP="007610C4">
            <w:pPr>
              <w:pStyle w:val="TableHeader"/>
            </w:pPr>
          </w:p>
          <w:p w14:paraId="759691C6" w14:textId="0ED5C955" w:rsidR="00D9090A" w:rsidRDefault="00D9090A" w:rsidP="007610C4">
            <w:pPr>
              <w:pStyle w:val="TableHeader"/>
            </w:pPr>
          </w:p>
        </w:tc>
      </w:tr>
    </w:tbl>
    <w:p w14:paraId="68D129F6" w14:textId="7872D531" w:rsidR="00A54E20" w:rsidRPr="00A8668D" w:rsidRDefault="00A54E20" w:rsidP="00A8668D"/>
    <w:sectPr w:rsidR="00A54E20" w:rsidRPr="00A8668D" w:rsidSect="00A54E20">
      <w:headerReference w:type="default" r:id="rId17"/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B40699" w14:textId="77777777" w:rsidR="003E3F42" w:rsidRDefault="003E3F42" w:rsidP="00111E34">
      <w:r>
        <w:separator/>
      </w:r>
    </w:p>
  </w:endnote>
  <w:endnote w:type="continuationSeparator" w:id="0">
    <w:p w14:paraId="40B303DD" w14:textId="77777777" w:rsidR="003E3F42" w:rsidRDefault="003E3F42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2FEB60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10CDCBA7" w14:textId="77777777" w:rsidTr="00942CBB">
      <w:tc>
        <w:tcPr>
          <w:tcW w:w="4423" w:type="pct"/>
          <w:vAlign w:val="center"/>
        </w:tcPr>
        <w:p w14:paraId="7F659DF6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869E046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36AEF686" wp14:editId="71343F54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20A80A3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27F5C52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1A9A58FE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91EAC4" w14:textId="39CBE810" w:rsidR="006B0D27" w:rsidRPr="006B0D27" w:rsidRDefault="006B0D27" w:rsidP="006B0D27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0F5DFD" w14:textId="77777777" w:rsidR="003E3F42" w:rsidRDefault="003E3F42" w:rsidP="00111E34">
      <w:r>
        <w:separator/>
      </w:r>
    </w:p>
  </w:footnote>
  <w:footnote w:type="continuationSeparator" w:id="0">
    <w:p w14:paraId="3193E97B" w14:textId="77777777" w:rsidR="003E3F42" w:rsidRDefault="003E3F42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9BC2D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468F9EB5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FEF079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416"/>
      <w:gridCol w:w="4582"/>
    </w:tblGrid>
    <w:tr w:rsidR="00942CBB" w:rsidRPr="00227847" w14:paraId="11717151" w14:textId="77777777" w:rsidTr="006B0D27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745C5348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4DCBDA25" wp14:editId="207CA332">
                <wp:extent cx="182880" cy="182880"/>
                <wp:effectExtent l="0" t="0" r="0" b="0"/>
                <wp:docPr id="1" name="Pictur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63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14F3DEA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452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6AB0887F" w14:textId="11E5E774" w:rsidR="00942CBB" w:rsidRPr="00227847" w:rsidRDefault="00611138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Workshop #1</w:t>
          </w:r>
          <w:r w:rsidR="00C878AD">
            <w:rPr>
              <w:color w:val="95B3D7" w:themeColor="accent1" w:themeTint="99"/>
              <w:sz w:val="16"/>
              <w:szCs w:val="16"/>
            </w:rPr>
            <w:t xml:space="preserve"> </w:t>
          </w:r>
          <w:r w:rsidR="00C878AD" w:rsidRPr="00227847">
            <w:rPr>
              <w:color w:val="95B3D7" w:themeColor="accent1" w:themeTint="99"/>
              <w:sz w:val="16"/>
              <w:szCs w:val="16"/>
            </w:rPr>
            <w:t xml:space="preserve">— </w:t>
          </w:r>
          <w:r w:rsidR="00DA2868">
            <w:rPr>
              <w:color w:val="95B3D7" w:themeColor="accent1" w:themeTint="99"/>
              <w:sz w:val="16"/>
              <w:szCs w:val="16"/>
            </w:rPr>
            <w:t>Vocabulary Activity</w:t>
          </w:r>
          <w:r w:rsidR="00C878AD">
            <w:rPr>
              <w:color w:val="95B3D7" w:themeColor="accent1" w:themeTint="99"/>
              <w:sz w:val="16"/>
              <w:szCs w:val="16"/>
            </w:rPr>
            <w:t xml:space="preserve">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4814E999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AF1FB6" w14:textId="77777777" w:rsidR="00A54E20" w:rsidRPr="00DB127F" w:rsidRDefault="00A54E20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532"/>
      <w:gridCol w:w="6798"/>
      <w:gridCol w:w="7054"/>
    </w:tblGrid>
    <w:tr w:rsidR="00A54E20" w:rsidRPr="00227847" w14:paraId="70353C85" w14:textId="77777777" w:rsidTr="006B0D27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526066B4" w14:textId="77777777" w:rsidR="00A54E20" w:rsidRPr="00227847" w:rsidRDefault="00A54E20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04C28F39" wp14:editId="36FD29C4">
                <wp:extent cx="182880" cy="182880"/>
                <wp:effectExtent l="0" t="0" r="0" b="0"/>
                <wp:docPr id="3" name="Pictur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63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5750DC35" w14:textId="77777777" w:rsidR="00A54E20" w:rsidRPr="00227847" w:rsidRDefault="00A54E20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452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541CCEC5" w14:textId="77777777" w:rsidR="00A54E20" w:rsidRPr="00227847" w:rsidRDefault="00A54E20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#1 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— </w:t>
          </w:r>
          <w:r>
            <w:rPr>
              <w:color w:val="95B3D7" w:themeColor="accent1" w:themeTint="99"/>
              <w:sz w:val="16"/>
              <w:szCs w:val="16"/>
            </w:rPr>
            <w:t xml:space="preserve">Vocabulary Activity 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— Page </w:t>
          </w:r>
          <w:r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Pr="00227847">
            <w:rPr>
              <w:color w:val="95B3D7" w:themeColor="accent1" w:themeTint="99"/>
              <w:sz w:val="16"/>
              <w:szCs w:val="16"/>
            </w:rPr>
            <w:t>ii</w:t>
          </w:r>
          <w:r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455FBC2B" w14:textId="77777777" w:rsidR="00A54E20" w:rsidRPr="0069510B" w:rsidRDefault="00A54E20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D5B0539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BC211D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8C63A8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1F2AD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3A809D7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9BADC6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D305AA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B163C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3CEEA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AD4F64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1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2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479786B"/>
    <w:multiLevelType w:val="hybridMultilevel"/>
    <w:tmpl w:val="ECEA91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AFB1C23"/>
    <w:multiLevelType w:val="hybridMultilevel"/>
    <w:tmpl w:val="682CCA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2A3927"/>
    <w:multiLevelType w:val="hybridMultilevel"/>
    <w:tmpl w:val="B9602C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BA1DC9"/>
    <w:multiLevelType w:val="hybridMultilevel"/>
    <w:tmpl w:val="D8DAE386"/>
    <w:lvl w:ilvl="0" w:tplc="04090001">
      <w:start w:val="1"/>
      <w:numFmt w:val="bullet"/>
      <w:lvlText w:val=""/>
      <w:lvlJc w:val="left"/>
      <w:pPr>
        <w:ind w:left="76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1"/>
  </w:num>
  <w:num w:numId="3">
    <w:abstractNumId w:val="10"/>
  </w:num>
  <w:num w:numId="4">
    <w:abstractNumId w:val="15"/>
  </w:num>
  <w:num w:numId="5">
    <w:abstractNumId w:val="14"/>
  </w:num>
  <w:num w:numId="6">
    <w:abstractNumId w:val="13"/>
  </w:num>
  <w:num w:numId="7">
    <w:abstractNumId w:val="16"/>
  </w:num>
  <w:num w:numId="8">
    <w:abstractNumId w:val="0"/>
  </w:num>
  <w:num w:numId="9">
    <w:abstractNumId w:val="1"/>
  </w:num>
  <w:num w:numId="10">
    <w:abstractNumId w:val="2"/>
  </w:num>
  <w:num w:numId="11">
    <w:abstractNumId w:val="3"/>
  </w:num>
  <w:num w:numId="12">
    <w:abstractNumId w:val="8"/>
  </w:num>
  <w:num w:numId="13">
    <w:abstractNumId w:val="4"/>
  </w:num>
  <w:num w:numId="14">
    <w:abstractNumId w:val="5"/>
  </w:num>
  <w:num w:numId="15">
    <w:abstractNumId w:val="6"/>
  </w:num>
  <w:num w:numId="16">
    <w:abstractNumId w:val="7"/>
  </w:num>
  <w:num w:numId="17">
    <w:abstractNumId w:val="9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25F58"/>
    <w:rsid w:val="00045EDF"/>
    <w:rsid w:val="0006233B"/>
    <w:rsid w:val="00064B48"/>
    <w:rsid w:val="0007033C"/>
    <w:rsid w:val="00076796"/>
    <w:rsid w:val="00077F20"/>
    <w:rsid w:val="00082E94"/>
    <w:rsid w:val="00085200"/>
    <w:rsid w:val="0009157F"/>
    <w:rsid w:val="00095CDC"/>
    <w:rsid w:val="000A0F09"/>
    <w:rsid w:val="000A4594"/>
    <w:rsid w:val="000B57B7"/>
    <w:rsid w:val="000B5FE7"/>
    <w:rsid w:val="000C5420"/>
    <w:rsid w:val="000C6D72"/>
    <w:rsid w:val="000C70C0"/>
    <w:rsid w:val="000C7D2C"/>
    <w:rsid w:val="000E5F50"/>
    <w:rsid w:val="000F2F27"/>
    <w:rsid w:val="000F3FE5"/>
    <w:rsid w:val="0010615D"/>
    <w:rsid w:val="00111E34"/>
    <w:rsid w:val="001203A7"/>
    <w:rsid w:val="00121516"/>
    <w:rsid w:val="0012557E"/>
    <w:rsid w:val="001334BD"/>
    <w:rsid w:val="00152AD9"/>
    <w:rsid w:val="0015351F"/>
    <w:rsid w:val="00156A8A"/>
    <w:rsid w:val="00161492"/>
    <w:rsid w:val="0016548E"/>
    <w:rsid w:val="001708AF"/>
    <w:rsid w:val="00191DEA"/>
    <w:rsid w:val="001A0250"/>
    <w:rsid w:val="001A19A4"/>
    <w:rsid w:val="001A5A64"/>
    <w:rsid w:val="001B2A14"/>
    <w:rsid w:val="001B38DC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01947"/>
    <w:rsid w:val="00217F20"/>
    <w:rsid w:val="00227847"/>
    <w:rsid w:val="0023114B"/>
    <w:rsid w:val="0023359A"/>
    <w:rsid w:val="002442E5"/>
    <w:rsid w:val="002459D8"/>
    <w:rsid w:val="002477B7"/>
    <w:rsid w:val="00255BBE"/>
    <w:rsid w:val="002603E8"/>
    <w:rsid w:val="00262CA2"/>
    <w:rsid w:val="00272C9C"/>
    <w:rsid w:val="00272F18"/>
    <w:rsid w:val="0029752F"/>
    <w:rsid w:val="002A0E7E"/>
    <w:rsid w:val="002A3F5A"/>
    <w:rsid w:val="002A5F23"/>
    <w:rsid w:val="002B2364"/>
    <w:rsid w:val="002B30D1"/>
    <w:rsid w:val="002B7D9E"/>
    <w:rsid w:val="002C1D3E"/>
    <w:rsid w:val="002C2622"/>
    <w:rsid w:val="002E0233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234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3E3F42"/>
    <w:rsid w:val="00421286"/>
    <w:rsid w:val="00427852"/>
    <w:rsid w:val="00430105"/>
    <w:rsid w:val="00433645"/>
    <w:rsid w:val="00443A57"/>
    <w:rsid w:val="004451B7"/>
    <w:rsid w:val="00447425"/>
    <w:rsid w:val="0045222B"/>
    <w:rsid w:val="00452680"/>
    <w:rsid w:val="00461ABB"/>
    <w:rsid w:val="0046480F"/>
    <w:rsid w:val="00464ABA"/>
    <w:rsid w:val="00464F87"/>
    <w:rsid w:val="00465F73"/>
    <w:rsid w:val="0047110D"/>
    <w:rsid w:val="004759C7"/>
    <w:rsid w:val="00477520"/>
    <w:rsid w:val="00490703"/>
    <w:rsid w:val="00491F74"/>
    <w:rsid w:val="004A0C0F"/>
    <w:rsid w:val="004B7872"/>
    <w:rsid w:val="004C1BA4"/>
    <w:rsid w:val="004C2C5B"/>
    <w:rsid w:val="004C33A9"/>
    <w:rsid w:val="004C5FC9"/>
    <w:rsid w:val="004C6B10"/>
    <w:rsid w:val="004E22EB"/>
    <w:rsid w:val="004E348D"/>
    <w:rsid w:val="004E65F7"/>
    <w:rsid w:val="004F7F80"/>
    <w:rsid w:val="00522FA0"/>
    <w:rsid w:val="0053619D"/>
    <w:rsid w:val="00542442"/>
    <w:rsid w:val="005425F0"/>
    <w:rsid w:val="005509B8"/>
    <w:rsid w:val="00555BC4"/>
    <w:rsid w:val="005613ED"/>
    <w:rsid w:val="005642C2"/>
    <w:rsid w:val="00566124"/>
    <w:rsid w:val="00570558"/>
    <w:rsid w:val="00571D25"/>
    <w:rsid w:val="00572A75"/>
    <w:rsid w:val="00580000"/>
    <w:rsid w:val="00580D0C"/>
    <w:rsid w:val="00581676"/>
    <w:rsid w:val="00581DC2"/>
    <w:rsid w:val="00585ACE"/>
    <w:rsid w:val="005A6D07"/>
    <w:rsid w:val="005B09E7"/>
    <w:rsid w:val="005C030E"/>
    <w:rsid w:val="005C5A96"/>
    <w:rsid w:val="005D341D"/>
    <w:rsid w:val="005E18F0"/>
    <w:rsid w:val="005E2935"/>
    <w:rsid w:val="005F0E52"/>
    <w:rsid w:val="00611138"/>
    <w:rsid w:val="00620993"/>
    <w:rsid w:val="00624121"/>
    <w:rsid w:val="006410A1"/>
    <w:rsid w:val="006428B8"/>
    <w:rsid w:val="00660021"/>
    <w:rsid w:val="00663725"/>
    <w:rsid w:val="00675967"/>
    <w:rsid w:val="006779F8"/>
    <w:rsid w:val="00684AA9"/>
    <w:rsid w:val="00686C0B"/>
    <w:rsid w:val="0068701D"/>
    <w:rsid w:val="00687424"/>
    <w:rsid w:val="00691DAB"/>
    <w:rsid w:val="0069510B"/>
    <w:rsid w:val="006963D6"/>
    <w:rsid w:val="006A6985"/>
    <w:rsid w:val="006B0D27"/>
    <w:rsid w:val="006C2567"/>
    <w:rsid w:val="006C48AE"/>
    <w:rsid w:val="006D399A"/>
    <w:rsid w:val="006D5269"/>
    <w:rsid w:val="006F4DBA"/>
    <w:rsid w:val="0070056B"/>
    <w:rsid w:val="007009E8"/>
    <w:rsid w:val="00713EE6"/>
    <w:rsid w:val="007212A2"/>
    <w:rsid w:val="00723D6B"/>
    <w:rsid w:val="00736B1B"/>
    <w:rsid w:val="00740020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3416"/>
    <w:rsid w:val="0079500D"/>
    <w:rsid w:val="007A2F81"/>
    <w:rsid w:val="007A3055"/>
    <w:rsid w:val="007A760A"/>
    <w:rsid w:val="007A7E0B"/>
    <w:rsid w:val="007B5E16"/>
    <w:rsid w:val="007C1E6E"/>
    <w:rsid w:val="007C7475"/>
    <w:rsid w:val="007E37EE"/>
    <w:rsid w:val="007E6BC5"/>
    <w:rsid w:val="007E7FDA"/>
    <w:rsid w:val="007F0163"/>
    <w:rsid w:val="00801643"/>
    <w:rsid w:val="0080495C"/>
    <w:rsid w:val="00821363"/>
    <w:rsid w:val="008267A0"/>
    <w:rsid w:val="0083163B"/>
    <w:rsid w:val="00833BE8"/>
    <w:rsid w:val="00834A8F"/>
    <w:rsid w:val="008362E1"/>
    <w:rsid w:val="008400B2"/>
    <w:rsid w:val="0084380E"/>
    <w:rsid w:val="00860B3D"/>
    <w:rsid w:val="008645F1"/>
    <w:rsid w:val="00865C88"/>
    <w:rsid w:val="00865E83"/>
    <w:rsid w:val="0087536C"/>
    <w:rsid w:val="00876761"/>
    <w:rsid w:val="00885522"/>
    <w:rsid w:val="00886E34"/>
    <w:rsid w:val="00887EC4"/>
    <w:rsid w:val="00896742"/>
    <w:rsid w:val="008A1D72"/>
    <w:rsid w:val="008A3CDD"/>
    <w:rsid w:val="008A460A"/>
    <w:rsid w:val="008A7053"/>
    <w:rsid w:val="008A739E"/>
    <w:rsid w:val="008B269E"/>
    <w:rsid w:val="008B7D45"/>
    <w:rsid w:val="008C2818"/>
    <w:rsid w:val="008C441E"/>
    <w:rsid w:val="008F0665"/>
    <w:rsid w:val="008F407B"/>
    <w:rsid w:val="00902D84"/>
    <w:rsid w:val="009036A3"/>
    <w:rsid w:val="009204DD"/>
    <w:rsid w:val="00920B48"/>
    <w:rsid w:val="00921CDB"/>
    <w:rsid w:val="0092643E"/>
    <w:rsid w:val="00942CBB"/>
    <w:rsid w:val="00943B7B"/>
    <w:rsid w:val="00947BAD"/>
    <w:rsid w:val="00957E4A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C6813"/>
    <w:rsid w:val="009D7A9A"/>
    <w:rsid w:val="00A029A0"/>
    <w:rsid w:val="00A16CCB"/>
    <w:rsid w:val="00A2070D"/>
    <w:rsid w:val="00A21CDE"/>
    <w:rsid w:val="00A25010"/>
    <w:rsid w:val="00A26736"/>
    <w:rsid w:val="00A26A92"/>
    <w:rsid w:val="00A32532"/>
    <w:rsid w:val="00A35D71"/>
    <w:rsid w:val="00A538B2"/>
    <w:rsid w:val="00A54E20"/>
    <w:rsid w:val="00A62E1F"/>
    <w:rsid w:val="00A63192"/>
    <w:rsid w:val="00A75093"/>
    <w:rsid w:val="00A77A45"/>
    <w:rsid w:val="00A8668D"/>
    <w:rsid w:val="00A86719"/>
    <w:rsid w:val="00A91715"/>
    <w:rsid w:val="00A94D52"/>
    <w:rsid w:val="00A94FA3"/>
    <w:rsid w:val="00AC0E9A"/>
    <w:rsid w:val="00AC3C60"/>
    <w:rsid w:val="00AD5741"/>
    <w:rsid w:val="00AE3E65"/>
    <w:rsid w:val="00AE7F29"/>
    <w:rsid w:val="00AF29B5"/>
    <w:rsid w:val="00AF721D"/>
    <w:rsid w:val="00B10E95"/>
    <w:rsid w:val="00B11B14"/>
    <w:rsid w:val="00B15358"/>
    <w:rsid w:val="00B17966"/>
    <w:rsid w:val="00B20A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26513"/>
    <w:rsid w:val="00C34D86"/>
    <w:rsid w:val="00C42580"/>
    <w:rsid w:val="00C53DC1"/>
    <w:rsid w:val="00C5496E"/>
    <w:rsid w:val="00C60E02"/>
    <w:rsid w:val="00C61DA9"/>
    <w:rsid w:val="00C64BB6"/>
    <w:rsid w:val="00C878AD"/>
    <w:rsid w:val="00C907E1"/>
    <w:rsid w:val="00CA58D4"/>
    <w:rsid w:val="00CC246E"/>
    <w:rsid w:val="00CD0880"/>
    <w:rsid w:val="00CD5666"/>
    <w:rsid w:val="00CF5AE1"/>
    <w:rsid w:val="00D00041"/>
    <w:rsid w:val="00D07520"/>
    <w:rsid w:val="00D148FF"/>
    <w:rsid w:val="00D14CAE"/>
    <w:rsid w:val="00D16CE1"/>
    <w:rsid w:val="00D34684"/>
    <w:rsid w:val="00D34A20"/>
    <w:rsid w:val="00D46588"/>
    <w:rsid w:val="00D51400"/>
    <w:rsid w:val="00D544A4"/>
    <w:rsid w:val="00D54827"/>
    <w:rsid w:val="00D57752"/>
    <w:rsid w:val="00D6757E"/>
    <w:rsid w:val="00D9077F"/>
    <w:rsid w:val="00D9090A"/>
    <w:rsid w:val="00D9317D"/>
    <w:rsid w:val="00D95F4D"/>
    <w:rsid w:val="00DA2868"/>
    <w:rsid w:val="00DB127F"/>
    <w:rsid w:val="00DC02F1"/>
    <w:rsid w:val="00DC0CC7"/>
    <w:rsid w:val="00DC311C"/>
    <w:rsid w:val="00DC72F5"/>
    <w:rsid w:val="00DD229A"/>
    <w:rsid w:val="00DD438D"/>
    <w:rsid w:val="00DE25A6"/>
    <w:rsid w:val="00DE44EE"/>
    <w:rsid w:val="00DE5ACC"/>
    <w:rsid w:val="00DF53F6"/>
    <w:rsid w:val="00E156E1"/>
    <w:rsid w:val="00E20506"/>
    <w:rsid w:val="00E41DDE"/>
    <w:rsid w:val="00E43CA8"/>
    <w:rsid w:val="00E568C4"/>
    <w:rsid w:val="00E576A0"/>
    <w:rsid w:val="00E616E1"/>
    <w:rsid w:val="00E727F5"/>
    <w:rsid w:val="00E7659A"/>
    <w:rsid w:val="00E958A9"/>
    <w:rsid w:val="00EB5A93"/>
    <w:rsid w:val="00EC5A74"/>
    <w:rsid w:val="00EC5DFA"/>
    <w:rsid w:val="00EE6E13"/>
    <w:rsid w:val="00EF5ED9"/>
    <w:rsid w:val="00F00097"/>
    <w:rsid w:val="00F06EC0"/>
    <w:rsid w:val="00F327CC"/>
    <w:rsid w:val="00F44102"/>
    <w:rsid w:val="00F45BF7"/>
    <w:rsid w:val="00F65D3B"/>
    <w:rsid w:val="00F7159C"/>
    <w:rsid w:val="00F748F5"/>
    <w:rsid w:val="00F75335"/>
    <w:rsid w:val="00F83292"/>
    <w:rsid w:val="00F87A52"/>
    <w:rsid w:val="00FA37DD"/>
    <w:rsid w:val="00FA382D"/>
    <w:rsid w:val="00FB03C0"/>
    <w:rsid w:val="00FB064E"/>
    <w:rsid w:val="00FB71F9"/>
    <w:rsid w:val="00FB7AD9"/>
    <w:rsid w:val="00FC14D0"/>
    <w:rsid w:val="00FD2231"/>
    <w:rsid w:val="00FE21BD"/>
    <w:rsid w:val="00FE5C7B"/>
    <w:rsid w:val="00FE7973"/>
    <w:rsid w:val="00FF5B50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8D8243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0D27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0D27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6B9FBA0-5CED-0C4B-80D4-69E0BCF1C1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369</TotalTime>
  <Pages>7</Pages>
  <Words>950</Words>
  <Characters>5419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6357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96</cp:revision>
  <dcterms:created xsi:type="dcterms:W3CDTF">2018-05-30T18:57:00Z</dcterms:created>
  <dcterms:modified xsi:type="dcterms:W3CDTF">2018-06-29T09:01:00Z</dcterms:modified>
</cp:coreProperties>
</file>