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2C113825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3512EA2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056A767" wp14:editId="1760D16B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3C76F137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A10A831" w14:textId="1AB7CF6B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CF41F6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17C137C0" w14:textId="77777777" w:rsidTr="00876761">
        <w:tc>
          <w:tcPr>
            <w:tcW w:w="1906" w:type="dxa"/>
            <w:vMerge/>
            <w:shd w:val="clear" w:color="auto" w:fill="F5F8FF"/>
          </w:tcPr>
          <w:p w14:paraId="2BA39CD7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3EC49CD4" w14:textId="130B7FFF" w:rsidR="00A25010" w:rsidRPr="00876761" w:rsidRDefault="003A6E51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</w:t>
            </w:r>
            <w:r w:rsidR="001E6647"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 xml:space="preserve"> Agenda</w:t>
            </w:r>
          </w:p>
        </w:tc>
      </w:tr>
    </w:tbl>
    <w:p w14:paraId="6A848635" w14:textId="77777777" w:rsidR="00A25010" w:rsidRDefault="00A25010" w:rsidP="0046480F">
      <w:pPr>
        <w:spacing w:after="0"/>
        <w:rPr>
          <w:sz w:val="20"/>
          <w:szCs w:val="20"/>
        </w:rPr>
      </w:pPr>
    </w:p>
    <w:p w14:paraId="791D87B3" w14:textId="77777777" w:rsidR="00A25010" w:rsidRDefault="00A25010" w:rsidP="0046480F">
      <w:pPr>
        <w:spacing w:after="0"/>
        <w:rPr>
          <w:sz w:val="20"/>
          <w:szCs w:val="20"/>
        </w:rPr>
      </w:pPr>
    </w:p>
    <w:p w14:paraId="7CEBE62B" w14:textId="77777777" w:rsidR="00A25010" w:rsidRDefault="00A25010" w:rsidP="0046480F">
      <w:pPr>
        <w:spacing w:after="0"/>
        <w:rPr>
          <w:sz w:val="20"/>
          <w:szCs w:val="20"/>
        </w:rPr>
      </w:pPr>
    </w:p>
    <w:p w14:paraId="00EA017A" w14:textId="77777777" w:rsidR="00A25010" w:rsidRDefault="00A25010" w:rsidP="0046480F">
      <w:pPr>
        <w:spacing w:after="0"/>
        <w:rPr>
          <w:sz w:val="20"/>
          <w:szCs w:val="20"/>
        </w:rPr>
      </w:pPr>
    </w:p>
    <w:p w14:paraId="2C47508E" w14:textId="77777777" w:rsidR="00A25010" w:rsidRDefault="00A25010" w:rsidP="0046480F">
      <w:pPr>
        <w:spacing w:after="0"/>
        <w:rPr>
          <w:sz w:val="20"/>
          <w:szCs w:val="20"/>
        </w:rPr>
      </w:pPr>
    </w:p>
    <w:p w14:paraId="46EA2A0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205A6C94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48041D77" w14:textId="77777777" w:rsidR="00A25010" w:rsidRDefault="00A25010" w:rsidP="0046480F">
      <w:pPr>
        <w:spacing w:after="0"/>
        <w:rPr>
          <w:sz w:val="20"/>
          <w:szCs w:val="20"/>
        </w:rPr>
      </w:pPr>
    </w:p>
    <w:p w14:paraId="60EB44CE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5FB5821" w14:textId="77777777" w:rsidTr="0000252F">
        <w:tc>
          <w:tcPr>
            <w:tcW w:w="1367" w:type="pct"/>
            <w:vAlign w:val="center"/>
          </w:tcPr>
          <w:p w14:paraId="3CBB863A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1192E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3E16A6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4EB5C9" wp14:editId="7EA0C5E6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783E1D7" w14:textId="77777777" w:rsidTr="0000252F">
        <w:tc>
          <w:tcPr>
            <w:tcW w:w="1367" w:type="pct"/>
            <w:vAlign w:val="center"/>
          </w:tcPr>
          <w:p w14:paraId="16708F3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7338879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F07731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BD6C07A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8A2C59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D511E5" wp14:editId="211C7C73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AE9DD9C" w14:textId="77777777" w:rsidTr="0000252F">
        <w:tc>
          <w:tcPr>
            <w:tcW w:w="1367" w:type="pct"/>
            <w:vAlign w:val="center"/>
          </w:tcPr>
          <w:p w14:paraId="297BCB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D43512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6A8CE99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CDEFDCD" wp14:editId="71BB79E3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86CC6C3" w14:textId="77777777" w:rsidTr="0000252F">
        <w:tc>
          <w:tcPr>
            <w:tcW w:w="1367" w:type="pct"/>
            <w:vAlign w:val="center"/>
          </w:tcPr>
          <w:p w14:paraId="38E7736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22430612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004C973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1552C991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240B815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403FE031" wp14:editId="6D8892D6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121E0D" w14:textId="77777777" w:rsidR="00F327CC" w:rsidRPr="0047110D" w:rsidRDefault="00F327CC" w:rsidP="008B7D45">
      <w:pPr>
        <w:pStyle w:val="Spacer"/>
      </w:pPr>
    </w:p>
    <w:p w14:paraId="4217B23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221BB0A2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608625B" w14:textId="77777777" w:rsidR="00724F8D" w:rsidRDefault="001E6647" w:rsidP="00B96215">
      <w:pPr>
        <w:pStyle w:val="Heading1"/>
      </w:pPr>
      <w:r w:rsidRPr="001E6647">
        <w:rPr>
          <w:highlight w:val="yellow"/>
        </w:rPr>
        <w:lastRenderedPageBreak/>
        <w:t>&lt; District Name &gt;</w:t>
      </w:r>
    </w:p>
    <w:p w14:paraId="1B53FE7C" w14:textId="3FC73FAE" w:rsidR="0023114B" w:rsidRPr="001E6647" w:rsidRDefault="001E6647" w:rsidP="006C0A5B">
      <w:pPr>
        <w:pStyle w:val="Heading2"/>
      </w:pPr>
      <w:r w:rsidRPr="001E6647">
        <w:t xml:space="preserve">Assessment System Design Project — Workshop </w:t>
      </w:r>
      <w:r>
        <w:t>#</w:t>
      </w:r>
      <w:r w:rsidR="0084158A">
        <w:t>3</w:t>
      </w:r>
      <w:r w:rsidR="006C0A5B">
        <w:t xml:space="preserve"> Agenda</w:t>
      </w:r>
    </w:p>
    <w:p w14:paraId="5123D0B1" w14:textId="1ACF2314" w:rsidR="001E6647" w:rsidRPr="00724F8D" w:rsidRDefault="00724F8D" w:rsidP="00724F8D">
      <w:pPr>
        <w:pStyle w:val="Heading2"/>
        <w:spacing w:after="0"/>
        <w:rPr>
          <w:b w:val="0"/>
        </w:rPr>
      </w:pPr>
      <w:r>
        <w:rPr>
          <w:b w:val="0"/>
          <w:highlight w:val="yellow"/>
        </w:rPr>
        <w:t>&lt; date</w:t>
      </w:r>
      <w:r w:rsidRPr="00724F8D">
        <w:rPr>
          <w:b w:val="0"/>
          <w:highlight w:val="yellow"/>
        </w:rPr>
        <w:t xml:space="preserve"> and </w:t>
      </w:r>
      <w:r>
        <w:rPr>
          <w:b w:val="0"/>
          <w:highlight w:val="yellow"/>
        </w:rPr>
        <w:t>l</w:t>
      </w:r>
      <w:r w:rsidR="001E6647" w:rsidRPr="00724F8D">
        <w:rPr>
          <w:b w:val="0"/>
          <w:highlight w:val="yellow"/>
        </w:rPr>
        <w:t>ocation &gt;</w:t>
      </w:r>
    </w:p>
    <w:p w14:paraId="0BAE89F9" w14:textId="267A1726" w:rsidR="001E6647" w:rsidRDefault="001E6647" w:rsidP="001E6647">
      <w:pPr>
        <w:pStyle w:val="Heading3"/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260"/>
        <w:gridCol w:w="8100"/>
      </w:tblGrid>
      <w:tr w:rsidR="006507E2" w:rsidRPr="007F56CD" w14:paraId="642DA03B" w14:textId="77777777" w:rsidTr="003C5452">
        <w:trPr>
          <w:cantSplit/>
          <w:trHeight w:val="220"/>
        </w:trPr>
        <w:tc>
          <w:tcPr>
            <w:tcW w:w="1260" w:type="dxa"/>
            <w:shd w:val="clear" w:color="auto" w:fill="4F81BD" w:themeFill="accent1"/>
            <w:noWrap/>
          </w:tcPr>
          <w:p w14:paraId="586873E8" w14:textId="33CB2BE3" w:rsidR="006507E2" w:rsidRPr="007F56CD" w:rsidRDefault="007F56CD" w:rsidP="003C5452">
            <w:pPr>
              <w:spacing w:after="0"/>
              <w:jc w:val="center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TIME</w:t>
            </w:r>
          </w:p>
        </w:tc>
        <w:tc>
          <w:tcPr>
            <w:tcW w:w="8100" w:type="dxa"/>
            <w:shd w:val="clear" w:color="auto" w:fill="4F81BD" w:themeFill="accent1"/>
            <w:noWrap/>
          </w:tcPr>
          <w:p w14:paraId="3A337C20" w14:textId="68AA6BD1" w:rsidR="006507E2" w:rsidRPr="007F56CD" w:rsidRDefault="007F56CD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SESSION TOPIC</w:t>
            </w:r>
          </w:p>
        </w:tc>
      </w:tr>
      <w:tr w:rsidR="006507E2" w:rsidRPr="00724F8D" w14:paraId="69E792FB" w14:textId="77777777" w:rsidTr="003E6564">
        <w:trPr>
          <w:cantSplit/>
          <w:trHeight w:val="220"/>
        </w:trPr>
        <w:tc>
          <w:tcPr>
            <w:tcW w:w="126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4568D1A6" w14:textId="6EF5DBE4" w:rsidR="006507E2" w:rsidRPr="00724F8D" w:rsidRDefault="00B12A85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724F8D">
              <w:rPr>
                <w:rFonts w:ascii="Calibri" w:hAnsi="Calibri"/>
                <w:color w:val="000000" w:themeColor="text1"/>
                <w:highlight w:val="yellow"/>
              </w:rPr>
              <w:t>9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:00 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A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>M</w:t>
            </w:r>
          </w:p>
        </w:tc>
        <w:tc>
          <w:tcPr>
            <w:tcW w:w="810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383C0215" w14:textId="42CC6AE9" w:rsidR="006507E2" w:rsidRPr="0025136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251367">
              <w:rPr>
                <w:rFonts w:ascii="Calibri" w:hAnsi="Calibri"/>
                <w:b/>
                <w:color w:val="000000" w:themeColor="text1"/>
              </w:rPr>
              <w:t xml:space="preserve">Welcome and </w:t>
            </w:r>
            <w:r w:rsidR="006C4711">
              <w:rPr>
                <w:rFonts w:ascii="Calibri" w:hAnsi="Calibri"/>
                <w:b/>
                <w:color w:val="000000" w:themeColor="text1"/>
              </w:rPr>
              <w:t>Workshop #2</w:t>
            </w:r>
            <w:r w:rsidR="0068668D" w:rsidRPr="00251367">
              <w:rPr>
                <w:rFonts w:ascii="Calibri" w:hAnsi="Calibri"/>
                <w:b/>
                <w:color w:val="000000" w:themeColor="text1"/>
              </w:rPr>
              <w:t xml:space="preserve"> </w:t>
            </w:r>
            <w:r w:rsidR="006C4711">
              <w:rPr>
                <w:rFonts w:ascii="Calibri" w:hAnsi="Calibri"/>
                <w:b/>
                <w:color w:val="000000" w:themeColor="text1"/>
              </w:rPr>
              <w:t>d</w:t>
            </w:r>
            <w:r w:rsidR="0068668D" w:rsidRPr="00251367">
              <w:rPr>
                <w:rFonts w:ascii="Calibri" w:hAnsi="Calibri"/>
                <w:b/>
                <w:color w:val="000000" w:themeColor="text1"/>
              </w:rPr>
              <w:t>ebrief</w:t>
            </w:r>
          </w:p>
          <w:p w14:paraId="603B9C49" w14:textId="3AE84BAF" w:rsidR="00272354" w:rsidRPr="00272354" w:rsidRDefault="00CE7CAF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Facilitation</w:t>
            </w:r>
            <w:r w:rsidR="0060055A">
              <w:rPr>
                <w:color w:val="000000" w:themeColor="text1"/>
              </w:rPr>
              <w:t xml:space="preserve"> Team’s r</w:t>
            </w:r>
            <w:r w:rsidR="006C4711">
              <w:rPr>
                <w:color w:val="000000" w:themeColor="text1"/>
              </w:rPr>
              <w:t>esponse to Workshop #2</w:t>
            </w:r>
            <w:r w:rsidR="00272354" w:rsidRPr="00272354">
              <w:rPr>
                <w:color w:val="000000" w:themeColor="text1"/>
              </w:rPr>
              <w:t xml:space="preserve"> feedback</w:t>
            </w:r>
            <w:r w:rsidR="00251367">
              <w:rPr>
                <w:color w:val="000000" w:themeColor="text1"/>
              </w:rPr>
              <w:t>.</w:t>
            </w:r>
          </w:p>
        </w:tc>
      </w:tr>
      <w:tr w:rsidR="006507E2" w:rsidRPr="00724F8D" w14:paraId="28F65854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3FE87B0" w14:textId="1DDD464A" w:rsidR="006507E2" w:rsidRPr="00724F8D" w:rsidRDefault="00724F8D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724F8D">
              <w:rPr>
                <w:rFonts w:ascii="Calibri" w:hAnsi="Calibri"/>
                <w:color w:val="000000" w:themeColor="text1"/>
                <w:highlight w:val="yellow"/>
              </w:rPr>
              <w:t>9:</w:t>
            </w:r>
            <w:r w:rsidR="00251367">
              <w:rPr>
                <w:rFonts w:ascii="Calibri" w:hAnsi="Calibri"/>
                <w:color w:val="000000" w:themeColor="text1"/>
                <w:highlight w:val="yellow"/>
              </w:rPr>
              <w:t>15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346F32A3" w14:textId="7F61A94C" w:rsidR="00724F8D" w:rsidRPr="006C4711" w:rsidRDefault="006C4711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Review the differences between the audit and the workshop #2 results</w:t>
            </w:r>
          </w:p>
        </w:tc>
      </w:tr>
      <w:tr w:rsidR="00251367" w:rsidRPr="002E588E" w14:paraId="5B1D49AB" w14:textId="77777777" w:rsidTr="002E588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596CC04E" w14:textId="2F8EFF82" w:rsidR="00251367" w:rsidRPr="002E588E" w:rsidRDefault="00251367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2E588E">
              <w:rPr>
                <w:rFonts w:ascii="Calibri" w:hAnsi="Calibri"/>
                <w:color w:val="000000" w:themeColor="text1"/>
                <w:highlight w:val="yellow"/>
              </w:rPr>
              <w:t>10:</w:t>
            </w:r>
            <w:r w:rsidR="00B53A86">
              <w:rPr>
                <w:rFonts w:ascii="Calibri" w:hAnsi="Calibri"/>
                <w:color w:val="000000" w:themeColor="text1"/>
                <w:highlight w:val="yellow"/>
              </w:rPr>
              <w:t>15</w:t>
            </w:r>
            <w:r w:rsidRPr="002E588E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3C1A618E" w14:textId="791ACB43" w:rsidR="00251367" w:rsidRPr="004332B7" w:rsidRDefault="00251367" w:rsidP="00B12A85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Break</w:t>
            </w:r>
          </w:p>
        </w:tc>
      </w:tr>
      <w:tr w:rsidR="00B0192A" w:rsidRPr="00724F8D" w14:paraId="53DEE50B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23A69755" w14:textId="77777777" w:rsidR="00B0192A" w:rsidRPr="00724F8D" w:rsidRDefault="00B0192A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30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383D713" w14:textId="4A1109D6" w:rsidR="00B0192A" w:rsidRPr="00B0192A" w:rsidRDefault="006C4711" w:rsidP="00501A0E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Review and revise the narrative vignette of the system design</w:t>
            </w:r>
          </w:p>
        </w:tc>
      </w:tr>
      <w:tr w:rsidR="00B53A86" w:rsidRPr="00724F8D" w14:paraId="070BC28E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4440B8BF" w14:textId="42121069" w:rsidR="00B53A86" w:rsidRPr="00724F8D" w:rsidRDefault="00B53A86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="00B0192A"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30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45CDE660" w14:textId="13922832" w:rsidR="00B53A86" w:rsidRPr="00724F8D" w:rsidRDefault="006C4711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Review and revise the graphical schematic of the system design</w:t>
            </w:r>
          </w:p>
        </w:tc>
      </w:tr>
      <w:tr w:rsidR="002E588E" w:rsidRPr="002E588E" w14:paraId="51910941" w14:textId="77777777" w:rsidTr="002E588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1498C450" w14:textId="1943393F" w:rsidR="002E588E" w:rsidRPr="002E588E" w:rsidRDefault="002E588E" w:rsidP="00E67261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2E588E">
              <w:rPr>
                <w:rFonts w:ascii="Calibri" w:hAnsi="Calibri"/>
                <w:color w:val="000000" w:themeColor="text1"/>
                <w:highlight w:val="yellow"/>
              </w:rPr>
              <w:t>12:</w:t>
            </w:r>
            <w:r w:rsidR="00B0192A">
              <w:rPr>
                <w:rFonts w:ascii="Calibri" w:hAnsi="Calibri"/>
                <w:color w:val="000000" w:themeColor="text1"/>
                <w:highlight w:val="yellow"/>
              </w:rPr>
              <w:t>00</w:t>
            </w:r>
            <w:r w:rsidRPr="002E588E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43AFFD31" w14:textId="77777777" w:rsidR="002E588E" w:rsidRPr="004332B7" w:rsidRDefault="002E588E" w:rsidP="00E67261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Lunch</w:t>
            </w:r>
          </w:p>
        </w:tc>
      </w:tr>
      <w:tr w:rsidR="00D72458" w:rsidRPr="00724F8D" w14:paraId="5CAD8186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7612C22" w14:textId="3B743ADD" w:rsidR="00D72458" w:rsidRPr="00724F8D" w:rsidRDefault="00D72458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P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15E71216" w14:textId="77777777" w:rsidR="00D72458" w:rsidRPr="00724F8D" w:rsidRDefault="00D72458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Review and revise the graphical schematic of the system design</w:t>
            </w:r>
          </w:p>
        </w:tc>
      </w:tr>
      <w:tr w:rsidR="00B0192A" w:rsidRPr="00724F8D" w14:paraId="25F3591A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B20A77D" w14:textId="10496391" w:rsidR="00B0192A" w:rsidRPr="00724F8D" w:rsidRDefault="00B0192A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 w:rsidR="00D72458">
              <w:rPr>
                <w:rFonts w:ascii="Calibri" w:hAnsi="Calibri"/>
                <w:color w:val="000000" w:themeColor="text1"/>
                <w:highlight w:val="yellow"/>
              </w:rPr>
              <w:t>3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0A16C0E9" w14:textId="214809FC" w:rsidR="00B0192A" w:rsidRPr="006C4711" w:rsidRDefault="006C4711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Identify potential barriers to implementation and potential strategies to address them</w:t>
            </w:r>
            <w:r w:rsidR="00D72458">
              <w:rPr>
                <w:rFonts w:ascii="Calibri" w:hAnsi="Calibri"/>
                <w:b/>
                <w:color w:val="000000" w:themeColor="text1"/>
              </w:rPr>
              <w:t xml:space="preserve"> (including necessary professional learning opportunities)</w:t>
            </w:r>
          </w:p>
        </w:tc>
      </w:tr>
      <w:tr w:rsidR="006507E2" w:rsidRPr="00724F8D" w14:paraId="67E5444E" w14:textId="77777777" w:rsidTr="003C5452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1A5E47EE" w14:textId="2C617585" w:rsidR="006507E2" w:rsidRPr="00724F8D" w:rsidRDefault="00E14929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2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 w:rsidR="00D72458">
              <w:rPr>
                <w:rFonts w:ascii="Calibri" w:hAnsi="Calibri"/>
                <w:color w:val="000000" w:themeColor="text1"/>
                <w:highlight w:val="yellow"/>
              </w:rPr>
              <w:t>30</w:t>
            </w:r>
            <w:bookmarkStart w:id="4" w:name="_GoBack"/>
            <w:bookmarkEnd w:id="4"/>
            <w:r w:rsidR="00AE4B4A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3D079B80" w14:textId="5C5F2024" w:rsidR="006507E2" w:rsidRPr="006C4711" w:rsidRDefault="006C4711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Assigning roles and responsibilities</w:t>
            </w:r>
            <w:r w:rsidR="00D72458">
              <w:rPr>
                <w:rFonts w:ascii="Calibri" w:hAnsi="Calibri"/>
                <w:b/>
                <w:color w:val="000000" w:themeColor="text1"/>
              </w:rPr>
              <w:t xml:space="preserve"> and scheduling implementation planning meetings</w:t>
            </w:r>
          </w:p>
        </w:tc>
      </w:tr>
      <w:tr w:rsidR="006507E2" w:rsidRPr="00724F8D" w14:paraId="637EEE00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17A5720" w14:textId="0F451745" w:rsidR="006507E2" w:rsidRPr="00724F8D" w:rsidRDefault="0060055A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2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 w:rsidR="00E14929">
              <w:rPr>
                <w:rFonts w:ascii="Calibri" w:hAnsi="Calibri"/>
                <w:color w:val="000000" w:themeColor="text1"/>
                <w:highlight w:val="yellow"/>
              </w:rPr>
              <w:t>5</w:t>
            </w:r>
            <w:r w:rsidR="006C4711">
              <w:rPr>
                <w:rFonts w:ascii="Calibri" w:hAnsi="Calibri"/>
                <w:color w:val="000000" w:themeColor="text1"/>
                <w:highlight w:val="yellow"/>
              </w:rPr>
              <w:t>0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54E154CC" w14:textId="430F04A1" w:rsidR="006507E2" w:rsidRPr="004332B7" w:rsidRDefault="006C4711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Feedback for the Facilitation Team</w:t>
            </w:r>
          </w:p>
        </w:tc>
      </w:tr>
      <w:tr w:rsidR="006507E2" w:rsidRPr="00724F8D" w14:paraId="010B197F" w14:textId="77777777" w:rsidTr="00AB52D6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177D5251" w14:textId="3767B23A" w:rsidR="006507E2" w:rsidRPr="00724F8D" w:rsidRDefault="0060055A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3</w:t>
            </w:r>
            <w:r w:rsidR="00B12A85" w:rsidRPr="00724F8D">
              <w:rPr>
                <w:rFonts w:ascii="Calibri" w:hAnsi="Calibri"/>
                <w:color w:val="000000" w:themeColor="text1"/>
                <w:highlight w:val="yellow"/>
              </w:rPr>
              <w:t>:00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46A69E13" w14:textId="2AD5B7D7" w:rsidR="006507E2" w:rsidRPr="004332B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Adjourn</w:t>
            </w:r>
          </w:p>
        </w:tc>
      </w:tr>
    </w:tbl>
    <w:p w14:paraId="0620D675" w14:textId="34CFEF7E" w:rsidR="001E6647" w:rsidRDefault="001E6647" w:rsidP="00724F8D">
      <w:pPr>
        <w:pStyle w:val="Spacer"/>
      </w:pPr>
    </w:p>
    <w:p w14:paraId="282375F6" w14:textId="2CAFF770" w:rsidR="001E6647" w:rsidRDefault="001E6647" w:rsidP="001E6647">
      <w:pPr>
        <w:pStyle w:val="Heading3"/>
      </w:pPr>
      <w:r>
        <w:t>Schedule of Upcoming Events</w:t>
      </w:r>
    </w:p>
    <w:p w14:paraId="38C91A7A" w14:textId="462E51EF" w:rsidR="00CF41F6" w:rsidRPr="001E6647" w:rsidRDefault="00CF41F6" w:rsidP="00CF41F6">
      <w:pPr>
        <w:pStyle w:val="BulletsLev1"/>
        <w:tabs>
          <w:tab w:val="left" w:pos="2520"/>
          <w:tab w:val="left" w:pos="4320"/>
        </w:tabs>
      </w:pPr>
      <w:r>
        <w:t>Implementation planning meeting #1</w:t>
      </w:r>
      <w:r>
        <w:tab/>
      </w:r>
      <w:r w:rsidRPr="001E6647">
        <w:rPr>
          <w:highlight w:val="yellow"/>
        </w:rPr>
        <w:t>&lt;</w:t>
      </w:r>
      <w:r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>
        <w:rPr>
          <w:highlight w:val="yellow"/>
        </w:rPr>
        <w:t xml:space="preserve">, time, and location </w:t>
      </w:r>
      <w:r w:rsidRPr="001E6647">
        <w:rPr>
          <w:highlight w:val="yellow"/>
        </w:rPr>
        <w:t>&gt;</w:t>
      </w:r>
    </w:p>
    <w:p w14:paraId="16098CAB" w14:textId="679D8E62" w:rsidR="00CF41F6" w:rsidRPr="001E6647" w:rsidRDefault="00CF41F6" w:rsidP="00CF41F6">
      <w:pPr>
        <w:pStyle w:val="BulletsLev1"/>
        <w:tabs>
          <w:tab w:val="left" w:pos="2520"/>
          <w:tab w:val="left" w:pos="4320"/>
        </w:tabs>
      </w:pPr>
      <w:r>
        <w:t>Implementation planning meeting #2</w:t>
      </w:r>
      <w:r>
        <w:tab/>
      </w:r>
      <w:r w:rsidRPr="001E6647">
        <w:rPr>
          <w:highlight w:val="yellow"/>
        </w:rPr>
        <w:t>&lt;</w:t>
      </w:r>
      <w:r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>
        <w:rPr>
          <w:highlight w:val="yellow"/>
        </w:rPr>
        <w:t xml:space="preserve">, time, and location </w:t>
      </w:r>
      <w:r w:rsidRPr="001E6647">
        <w:rPr>
          <w:highlight w:val="yellow"/>
        </w:rPr>
        <w:t>&gt;</w:t>
      </w:r>
    </w:p>
    <w:p w14:paraId="07664781" w14:textId="2BDEE29E" w:rsidR="00CF41F6" w:rsidRPr="001E6647" w:rsidRDefault="00CF41F6" w:rsidP="00CF41F6">
      <w:pPr>
        <w:pStyle w:val="BulletsLev1"/>
        <w:tabs>
          <w:tab w:val="left" w:pos="2520"/>
          <w:tab w:val="left" w:pos="4320"/>
        </w:tabs>
      </w:pPr>
      <w:r>
        <w:t>Implementation planning meeting #3</w:t>
      </w:r>
      <w:r>
        <w:tab/>
      </w:r>
      <w:r w:rsidRPr="001E6647">
        <w:rPr>
          <w:highlight w:val="yellow"/>
        </w:rPr>
        <w:t>&lt;</w:t>
      </w:r>
      <w:r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>
        <w:rPr>
          <w:highlight w:val="yellow"/>
        </w:rPr>
        <w:t xml:space="preserve">, time, and location </w:t>
      </w:r>
      <w:r w:rsidRPr="001E6647">
        <w:rPr>
          <w:highlight w:val="yellow"/>
        </w:rPr>
        <w:t>&gt;</w:t>
      </w:r>
    </w:p>
    <w:p w14:paraId="36A8329F" w14:textId="5DB30B65" w:rsidR="001E6647" w:rsidRPr="001E6647" w:rsidRDefault="001E6647" w:rsidP="00CF41F6">
      <w:pPr>
        <w:pStyle w:val="BulletsLev1"/>
        <w:numPr>
          <w:ilvl w:val="0"/>
          <w:numId w:val="0"/>
        </w:numPr>
        <w:tabs>
          <w:tab w:val="left" w:pos="2520"/>
          <w:tab w:val="left" w:pos="4320"/>
        </w:tabs>
      </w:pPr>
    </w:p>
    <w:sectPr w:rsidR="001E6647" w:rsidRPr="001E6647" w:rsidSect="001E6647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8E2F9C" w14:textId="77777777" w:rsidR="0096006B" w:rsidRDefault="0096006B" w:rsidP="00111E34">
      <w:r>
        <w:separator/>
      </w:r>
    </w:p>
  </w:endnote>
  <w:endnote w:type="continuationSeparator" w:id="0">
    <w:p w14:paraId="224510F0" w14:textId="77777777" w:rsidR="0096006B" w:rsidRDefault="0096006B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0D95E8" w14:textId="77777777" w:rsidR="00580E7D" w:rsidRDefault="00580E7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7795B7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5AD195C5" w14:textId="77777777" w:rsidTr="00942CBB">
      <w:tc>
        <w:tcPr>
          <w:tcW w:w="4423" w:type="pct"/>
          <w:vAlign w:val="center"/>
        </w:tcPr>
        <w:p w14:paraId="57B7497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2D8B79E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613F6120" wp14:editId="577DE96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56B9F80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7CD2D1C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EC6CF28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45AA6B" w14:textId="77777777" w:rsidR="00580E7D" w:rsidRDefault="00580E7D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C24F1" w14:textId="13B94466" w:rsidR="001E6647" w:rsidRPr="001E6647" w:rsidRDefault="001E6647" w:rsidP="001E6647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E71C9B5" w14:textId="77777777" w:rsidR="0096006B" w:rsidRDefault="0096006B" w:rsidP="00111E34">
      <w:r>
        <w:separator/>
      </w:r>
    </w:p>
  </w:footnote>
  <w:footnote w:type="continuationSeparator" w:id="0">
    <w:p w14:paraId="53A37533" w14:textId="77777777" w:rsidR="0096006B" w:rsidRDefault="0096006B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A0B7A6" w14:textId="77777777" w:rsidR="00580E7D" w:rsidRDefault="00580E7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9B13F2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1758FA7E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C4342C" w14:textId="77777777" w:rsidR="00580E7D" w:rsidRDefault="00580E7D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576C55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416"/>
      <w:gridCol w:w="4582"/>
    </w:tblGrid>
    <w:tr w:rsidR="00942CBB" w:rsidRPr="00227847" w14:paraId="45A6D0F2" w14:textId="77777777" w:rsidTr="001E664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40E3EF7E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DFB9C14" wp14:editId="689F93CA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3677CEF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4308D3B" w14:textId="43A9F962" w:rsidR="00942CBB" w:rsidRPr="00227847" w:rsidRDefault="00724F8D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Workshop #</w:t>
          </w:r>
          <w:r w:rsidR="00580E7D">
            <w:rPr>
              <w:color w:val="95B3D7" w:themeColor="accent1" w:themeTint="99"/>
              <w:sz w:val="16"/>
              <w:szCs w:val="16"/>
            </w:rPr>
            <w:t>3</w:t>
          </w:r>
          <w:r>
            <w:rPr>
              <w:color w:val="95B3D7" w:themeColor="accent1" w:themeTint="99"/>
              <w:sz w:val="16"/>
              <w:szCs w:val="16"/>
            </w:rPr>
            <w:t xml:space="preserve"> </w:t>
          </w:r>
          <w:r w:rsidR="001E6647">
            <w:rPr>
              <w:color w:val="95B3D7" w:themeColor="accent1" w:themeTint="99"/>
              <w:sz w:val="16"/>
              <w:szCs w:val="16"/>
            </w:rPr>
            <w:t>Participant Agenda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BAABCD1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86C8B5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E047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D1A9E1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4DCF8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0451E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667A1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0883B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BDE9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8F68C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A68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4795E"/>
    <w:rsid w:val="0006233B"/>
    <w:rsid w:val="00064B48"/>
    <w:rsid w:val="00064CCB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15960"/>
    <w:rsid w:val="001203A7"/>
    <w:rsid w:val="0012557E"/>
    <w:rsid w:val="001334BD"/>
    <w:rsid w:val="00152AD9"/>
    <w:rsid w:val="0015351F"/>
    <w:rsid w:val="00156A8A"/>
    <w:rsid w:val="0016548E"/>
    <w:rsid w:val="00173526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6647"/>
    <w:rsid w:val="001E72B3"/>
    <w:rsid w:val="001F00C8"/>
    <w:rsid w:val="001F1C81"/>
    <w:rsid w:val="001F46E2"/>
    <w:rsid w:val="001F63D2"/>
    <w:rsid w:val="001F76A9"/>
    <w:rsid w:val="002130C3"/>
    <w:rsid w:val="00217F20"/>
    <w:rsid w:val="00227847"/>
    <w:rsid w:val="0023114B"/>
    <w:rsid w:val="0023359A"/>
    <w:rsid w:val="002442E5"/>
    <w:rsid w:val="002477B7"/>
    <w:rsid w:val="00251367"/>
    <w:rsid w:val="00255BBE"/>
    <w:rsid w:val="002603E8"/>
    <w:rsid w:val="00262CA2"/>
    <w:rsid w:val="00272354"/>
    <w:rsid w:val="00272F18"/>
    <w:rsid w:val="00277BA2"/>
    <w:rsid w:val="002A0B32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8E"/>
    <w:rsid w:val="002E58FA"/>
    <w:rsid w:val="002F153A"/>
    <w:rsid w:val="002F295B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109C"/>
    <w:rsid w:val="003A61F9"/>
    <w:rsid w:val="003A6E51"/>
    <w:rsid w:val="003B1203"/>
    <w:rsid w:val="003B79F6"/>
    <w:rsid w:val="003C5452"/>
    <w:rsid w:val="003D125B"/>
    <w:rsid w:val="003D2C97"/>
    <w:rsid w:val="003D41B3"/>
    <w:rsid w:val="003E0C46"/>
    <w:rsid w:val="003E1989"/>
    <w:rsid w:val="003E6564"/>
    <w:rsid w:val="00421286"/>
    <w:rsid w:val="00427852"/>
    <w:rsid w:val="00430105"/>
    <w:rsid w:val="004332B7"/>
    <w:rsid w:val="00433645"/>
    <w:rsid w:val="0043591F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6B10"/>
    <w:rsid w:val="004E22EB"/>
    <w:rsid w:val="004E348D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0E7D"/>
    <w:rsid w:val="00581676"/>
    <w:rsid w:val="00581DC2"/>
    <w:rsid w:val="005A6D07"/>
    <w:rsid w:val="005B09E7"/>
    <w:rsid w:val="005C030E"/>
    <w:rsid w:val="005C5A96"/>
    <w:rsid w:val="005C6E39"/>
    <w:rsid w:val="005D341D"/>
    <w:rsid w:val="005D4914"/>
    <w:rsid w:val="005E18F0"/>
    <w:rsid w:val="005E2935"/>
    <w:rsid w:val="0060055A"/>
    <w:rsid w:val="00620993"/>
    <w:rsid w:val="00623137"/>
    <w:rsid w:val="00624121"/>
    <w:rsid w:val="00633D86"/>
    <w:rsid w:val="006410A1"/>
    <w:rsid w:val="006507E2"/>
    <w:rsid w:val="00660021"/>
    <w:rsid w:val="00663725"/>
    <w:rsid w:val="00672B67"/>
    <w:rsid w:val="00675967"/>
    <w:rsid w:val="0068668D"/>
    <w:rsid w:val="0068701D"/>
    <w:rsid w:val="00687424"/>
    <w:rsid w:val="00691DAB"/>
    <w:rsid w:val="0069510B"/>
    <w:rsid w:val="006963D6"/>
    <w:rsid w:val="006A6985"/>
    <w:rsid w:val="006C0A5B"/>
    <w:rsid w:val="006C2567"/>
    <w:rsid w:val="006C4711"/>
    <w:rsid w:val="006D399A"/>
    <w:rsid w:val="006D5269"/>
    <w:rsid w:val="006F2701"/>
    <w:rsid w:val="006F4DBA"/>
    <w:rsid w:val="007009E8"/>
    <w:rsid w:val="007212A2"/>
    <w:rsid w:val="00723D6B"/>
    <w:rsid w:val="00724F8D"/>
    <w:rsid w:val="00740098"/>
    <w:rsid w:val="007418B5"/>
    <w:rsid w:val="00747E0D"/>
    <w:rsid w:val="0075051E"/>
    <w:rsid w:val="00750554"/>
    <w:rsid w:val="00753657"/>
    <w:rsid w:val="007564C0"/>
    <w:rsid w:val="00781C83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7F56CD"/>
    <w:rsid w:val="00801643"/>
    <w:rsid w:val="0080495C"/>
    <w:rsid w:val="00821363"/>
    <w:rsid w:val="008267A0"/>
    <w:rsid w:val="0083163B"/>
    <w:rsid w:val="00833BE8"/>
    <w:rsid w:val="008362E1"/>
    <w:rsid w:val="0084158A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A4DA8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6006B"/>
    <w:rsid w:val="009724E3"/>
    <w:rsid w:val="009813A1"/>
    <w:rsid w:val="00983729"/>
    <w:rsid w:val="00991D06"/>
    <w:rsid w:val="00997A0F"/>
    <w:rsid w:val="009A0AD9"/>
    <w:rsid w:val="009A1423"/>
    <w:rsid w:val="009A59FF"/>
    <w:rsid w:val="009B7B83"/>
    <w:rsid w:val="009C2FB5"/>
    <w:rsid w:val="009D7A9A"/>
    <w:rsid w:val="009F612E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B52D6"/>
    <w:rsid w:val="00AC0E9A"/>
    <w:rsid w:val="00AC3C60"/>
    <w:rsid w:val="00AD2C3E"/>
    <w:rsid w:val="00AD5741"/>
    <w:rsid w:val="00AE4B4A"/>
    <w:rsid w:val="00AF721D"/>
    <w:rsid w:val="00B0192A"/>
    <w:rsid w:val="00B10E95"/>
    <w:rsid w:val="00B11B14"/>
    <w:rsid w:val="00B12A85"/>
    <w:rsid w:val="00B15358"/>
    <w:rsid w:val="00B17966"/>
    <w:rsid w:val="00B343AE"/>
    <w:rsid w:val="00B3540D"/>
    <w:rsid w:val="00B42624"/>
    <w:rsid w:val="00B53A86"/>
    <w:rsid w:val="00B5504A"/>
    <w:rsid w:val="00B62191"/>
    <w:rsid w:val="00B83B69"/>
    <w:rsid w:val="00B92883"/>
    <w:rsid w:val="00B94261"/>
    <w:rsid w:val="00B96215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E7CAF"/>
    <w:rsid w:val="00CF41F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72458"/>
    <w:rsid w:val="00D9077F"/>
    <w:rsid w:val="00D9317D"/>
    <w:rsid w:val="00DB0726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2EA5"/>
    <w:rsid w:val="00E14929"/>
    <w:rsid w:val="00E156E1"/>
    <w:rsid w:val="00E41DDE"/>
    <w:rsid w:val="00E568C4"/>
    <w:rsid w:val="00E616E1"/>
    <w:rsid w:val="00E727F5"/>
    <w:rsid w:val="00E750A1"/>
    <w:rsid w:val="00E7659A"/>
    <w:rsid w:val="00E958A9"/>
    <w:rsid w:val="00EC5A74"/>
    <w:rsid w:val="00ED31AC"/>
    <w:rsid w:val="00EF450C"/>
    <w:rsid w:val="00EF5ED9"/>
    <w:rsid w:val="00F06EC0"/>
    <w:rsid w:val="00F327CC"/>
    <w:rsid w:val="00F3360D"/>
    <w:rsid w:val="00F44102"/>
    <w:rsid w:val="00F45BF7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058D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3CBEC2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B4688B-82E9-7B48-929C-218F12DEF1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221</TotalTime>
  <Pages>2</Pages>
  <Words>217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55</cp:revision>
  <dcterms:created xsi:type="dcterms:W3CDTF">2018-05-30T18:57:00Z</dcterms:created>
  <dcterms:modified xsi:type="dcterms:W3CDTF">2018-06-29T13:18:00Z</dcterms:modified>
</cp:coreProperties>
</file>