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7127F893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9653E5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589F092D" w:rsidR="00A25010" w:rsidRPr="00876761" w:rsidRDefault="004C1453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Planning Notes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192C8866" w:rsidR="0023114B" w:rsidRDefault="004C1453" w:rsidP="00FB2166">
      <w:pPr>
        <w:pStyle w:val="Heading1"/>
      </w:pPr>
      <w:r>
        <w:lastRenderedPageBreak/>
        <w:t>WOrkshop #</w:t>
      </w:r>
      <w:r w:rsidR="009653E5">
        <w:t>2</w:t>
      </w:r>
      <w:r>
        <w:t xml:space="preserve"> </w:t>
      </w:r>
      <w:r w:rsidR="000D2F32">
        <w:t xml:space="preserve">— </w:t>
      </w:r>
      <w:bookmarkStart w:id="4" w:name="_GoBack"/>
      <w:bookmarkEnd w:id="4"/>
      <w:r>
        <w:t>Planning Notes</w:t>
      </w:r>
    </w:p>
    <w:p w14:paraId="1E5BFE39" w14:textId="38AFE52B" w:rsidR="004C1453" w:rsidRDefault="004C1453" w:rsidP="004C1453">
      <w:pPr>
        <w:jc w:val="center"/>
      </w:pPr>
      <w:r w:rsidRPr="004C1453">
        <w:rPr>
          <w:highlight w:val="yellow"/>
        </w:rPr>
        <w:t>&lt; planning meeting date &gt;</w:t>
      </w:r>
    </w:p>
    <w:p w14:paraId="399CB3F3" w14:textId="118A97D6" w:rsidR="004C1453" w:rsidRDefault="004C1453" w:rsidP="004C1453">
      <w:pPr>
        <w:pStyle w:val="Heading3"/>
      </w:pPr>
      <w:r>
        <w:t>Attendees</w:t>
      </w:r>
    </w:p>
    <w:tbl>
      <w:tblPr>
        <w:tblStyle w:val="Table-Whole"/>
        <w:tblW w:w="0" w:type="auto"/>
        <w:tblLook w:val="04A0" w:firstRow="1" w:lastRow="0" w:firstColumn="1" w:lastColumn="0" w:noHBand="0" w:noVBand="1"/>
      </w:tblPr>
      <w:tblGrid>
        <w:gridCol w:w="2137"/>
        <w:gridCol w:w="4072"/>
        <w:gridCol w:w="3105"/>
      </w:tblGrid>
      <w:tr w:rsidR="004C1453" w14:paraId="5377E9A0" w14:textId="77777777" w:rsidTr="004C1453">
        <w:tc>
          <w:tcPr>
            <w:tcW w:w="2137" w:type="dxa"/>
            <w:shd w:val="clear" w:color="auto" w:fill="B8CCE4" w:themeFill="accent1" w:themeFillTint="66"/>
          </w:tcPr>
          <w:p w14:paraId="02C0A568" w14:textId="16CA0512" w:rsidR="004C1453" w:rsidRDefault="004C1453" w:rsidP="004C1453">
            <w:pPr>
              <w:pStyle w:val="TableHeader"/>
            </w:pPr>
            <w:r>
              <w:t>Name</w:t>
            </w:r>
          </w:p>
        </w:tc>
        <w:tc>
          <w:tcPr>
            <w:tcW w:w="4072" w:type="dxa"/>
            <w:shd w:val="clear" w:color="auto" w:fill="B8CCE4" w:themeFill="accent1" w:themeFillTint="66"/>
          </w:tcPr>
          <w:p w14:paraId="33964546" w14:textId="302B53A9" w:rsidR="004C1453" w:rsidRDefault="004C1453" w:rsidP="004C1453">
            <w:pPr>
              <w:pStyle w:val="TableHeader"/>
            </w:pPr>
            <w:r>
              <w:t>Role</w:t>
            </w:r>
          </w:p>
        </w:tc>
        <w:tc>
          <w:tcPr>
            <w:tcW w:w="3105" w:type="dxa"/>
            <w:shd w:val="clear" w:color="auto" w:fill="B8CCE4" w:themeFill="accent1" w:themeFillTint="66"/>
          </w:tcPr>
          <w:p w14:paraId="26EC54A4" w14:textId="1A7F8EED" w:rsidR="004C1453" w:rsidRDefault="004C1453" w:rsidP="004C1453">
            <w:pPr>
              <w:pStyle w:val="TableHeader"/>
            </w:pPr>
            <w:r>
              <w:t>Organization</w:t>
            </w:r>
          </w:p>
        </w:tc>
      </w:tr>
      <w:tr w:rsidR="004C1453" w14:paraId="73A85846" w14:textId="77777777" w:rsidTr="004C1453">
        <w:tc>
          <w:tcPr>
            <w:tcW w:w="2137" w:type="dxa"/>
          </w:tcPr>
          <w:p w14:paraId="631C2711" w14:textId="1A07E6A3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4A13AA31" w14:textId="1B3B5121" w:rsidR="004C1453" w:rsidRDefault="004C1453" w:rsidP="004C1453">
            <w:pPr>
              <w:pStyle w:val="TableContents"/>
            </w:pPr>
            <w:r w:rsidRPr="004C1453">
              <w:rPr>
                <w:highlight w:val="yellow"/>
              </w:rPr>
              <w:t>&lt; District Champion &gt;</w:t>
            </w:r>
          </w:p>
        </w:tc>
        <w:tc>
          <w:tcPr>
            <w:tcW w:w="3105" w:type="dxa"/>
          </w:tcPr>
          <w:p w14:paraId="6F74ECAB" w14:textId="0FB9496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district name &gt;</w:t>
            </w:r>
          </w:p>
        </w:tc>
      </w:tr>
      <w:tr w:rsidR="004C1453" w14:paraId="40EAF5AE" w14:textId="77777777" w:rsidTr="004C1453">
        <w:tc>
          <w:tcPr>
            <w:tcW w:w="2137" w:type="dxa"/>
          </w:tcPr>
          <w:p w14:paraId="3A4A74FE" w14:textId="03E9B957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5771441" w14:textId="47023BD1" w:rsidR="004C1453" w:rsidRDefault="004C1453" w:rsidP="004C1453">
            <w:pPr>
              <w:pStyle w:val="TableContents"/>
            </w:pPr>
            <w:r>
              <w:t>External Facilitator</w:t>
            </w:r>
          </w:p>
        </w:tc>
        <w:tc>
          <w:tcPr>
            <w:tcW w:w="3105" w:type="dxa"/>
          </w:tcPr>
          <w:p w14:paraId="5450F59A" w14:textId="1C998D21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organization &gt;</w:t>
            </w:r>
          </w:p>
        </w:tc>
      </w:tr>
      <w:tr w:rsidR="004C1453" w14:paraId="1DA185BF" w14:textId="77777777" w:rsidTr="004C1453">
        <w:tc>
          <w:tcPr>
            <w:tcW w:w="2137" w:type="dxa"/>
          </w:tcPr>
          <w:p w14:paraId="10DFDACC" w14:textId="5580CC18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76D97BA1" w14:textId="75C06432" w:rsidR="004C1453" w:rsidRDefault="004C1453" w:rsidP="004C1453">
            <w:pPr>
              <w:pStyle w:val="TableContents"/>
            </w:pPr>
            <w:r>
              <w:t>District Liaison</w:t>
            </w:r>
          </w:p>
        </w:tc>
        <w:tc>
          <w:tcPr>
            <w:tcW w:w="3105" w:type="dxa"/>
          </w:tcPr>
          <w:p w14:paraId="1068C02F" w14:textId="554211F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 &gt;</w:t>
            </w:r>
          </w:p>
        </w:tc>
      </w:tr>
      <w:tr w:rsidR="004C1453" w14:paraId="17881E3D" w14:textId="77777777" w:rsidTr="004C1453">
        <w:tc>
          <w:tcPr>
            <w:tcW w:w="2137" w:type="dxa"/>
          </w:tcPr>
          <w:p w14:paraId="5894AC7A" w14:textId="6D922E49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>
              <w:rPr>
                <w:highlight w:val="yellow"/>
              </w:rPr>
              <w:t>&lt; name &gt;</w:t>
            </w:r>
          </w:p>
        </w:tc>
        <w:tc>
          <w:tcPr>
            <w:tcW w:w="4072" w:type="dxa"/>
          </w:tcPr>
          <w:p w14:paraId="5AA9B815" w14:textId="31742E1C" w:rsidR="004C1453" w:rsidRDefault="004C1453" w:rsidP="004C1453">
            <w:pPr>
              <w:pStyle w:val="TableContents"/>
            </w:pPr>
            <w:r>
              <w:t>Meeting Coordinator</w:t>
            </w:r>
          </w:p>
        </w:tc>
        <w:tc>
          <w:tcPr>
            <w:tcW w:w="3105" w:type="dxa"/>
          </w:tcPr>
          <w:p w14:paraId="3C07EFD2" w14:textId="79BD5D2F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&lt; district name&gt;</w:t>
            </w:r>
          </w:p>
        </w:tc>
      </w:tr>
      <w:tr w:rsidR="004C1453" w14:paraId="083D7FB2" w14:textId="77777777" w:rsidTr="004C1453">
        <w:tc>
          <w:tcPr>
            <w:tcW w:w="2137" w:type="dxa"/>
          </w:tcPr>
          <w:p w14:paraId="5BFCC08F" w14:textId="3BCB899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0A7402D9" w14:textId="0EE4334E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1F9DEA98" w14:textId="3D2E4A5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  <w:tr w:rsidR="004C1453" w14:paraId="401460C7" w14:textId="77777777" w:rsidTr="004C1453">
        <w:tc>
          <w:tcPr>
            <w:tcW w:w="2137" w:type="dxa"/>
          </w:tcPr>
          <w:p w14:paraId="3A58852A" w14:textId="2B5B3BA6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4072" w:type="dxa"/>
          </w:tcPr>
          <w:p w14:paraId="70F96A41" w14:textId="10C38C1D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  <w:tc>
          <w:tcPr>
            <w:tcW w:w="3105" w:type="dxa"/>
          </w:tcPr>
          <w:p w14:paraId="2B6E4330" w14:textId="3AD64925" w:rsidR="004C1453" w:rsidRPr="004C1453" w:rsidRDefault="004C1453" w:rsidP="004C1453">
            <w:pPr>
              <w:pStyle w:val="TableContents"/>
              <w:rPr>
                <w:highlight w:val="yellow"/>
              </w:rPr>
            </w:pPr>
            <w:r w:rsidRPr="004C1453">
              <w:rPr>
                <w:highlight w:val="yellow"/>
              </w:rPr>
              <w:t>…</w:t>
            </w:r>
          </w:p>
        </w:tc>
      </w:tr>
    </w:tbl>
    <w:p w14:paraId="0CEFB31A" w14:textId="49C0E87B" w:rsidR="004C1453" w:rsidRDefault="004C1453" w:rsidP="004C1453">
      <w:pPr>
        <w:pStyle w:val="Spacer"/>
      </w:pPr>
    </w:p>
    <w:p w14:paraId="08A3A0F0" w14:textId="3ED4C5AA" w:rsidR="004C1453" w:rsidRPr="004C1453" w:rsidRDefault="004C1453" w:rsidP="004C1453">
      <w:pPr>
        <w:pStyle w:val="Heading3"/>
      </w:pPr>
      <w:r>
        <w:t>Meeting Notes</w:t>
      </w:r>
    </w:p>
    <w:p w14:paraId="1225A5D4" w14:textId="35B3D400" w:rsidR="00FB2166" w:rsidRDefault="004C1453" w:rsidP="00FB2166">
      <w:r w:rsidRPr="004C1453">
        <w:rPr>
          <w:highlight w:val="yellow"/>
        </w:rPr>
        <w:t>&lt; Meeting notes as appropriate &gt;</w:t>
      </w:r>
      <w:r>
        <w:t>.</w:t>
      </w:r>
    </w:p>
    <w:p w14:paraId="7927BEDF" w14:textId="0DB6CEDB" w:rsidR="00FB2166" w:rsidRPr="00FB2166" w:rsidRDefault="00FB2166" w:rsidP="00FB2166"/>
    <w:sectPr w:rsidR="00FB2166" w:rsidRPr="00FB2166" w:rsidSect="00FB2166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FE3B53" w14:textId="77777777" w:rsidR="00332D37" w:rsidRDefault="00332D37" w:rsidP="00111E34">
      <w:r>
        <w:separator/>
      </w:r>
    </w:p>
  </w:endnote>
  <w:endnote w:type="continuationSeparator" w:id="0">
    <w:p w14:paraId="7060578B" w14:textId="77777777" w:rsidR="00332D37" w:rsidRDefault="00332D37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A956A4" w14:textId="77777777" w:rsidR="00332D37" w:rsidRDefault="00332D37" w:rsidP="00111E34">
      <w:r>
        <w:separator/>
      </w:r>
    </w:p>
  </w:footnote>
  <w:footnote w:type="continuationSeparator" w:id="0">
    <w:p w14:paraId="56EB1BCC" w14:textId="77777777" w:rsidR="00332D37" w:rsidRDefault="00332D37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3AC1D8DD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4C1453">
            <w:rPr>
              <w:color w:val="95B3D7" w:themeColor="accent1" w:themeTint="99"/>
              <w:sz w:val="16"/>
              <w:szCs w:val="16"/>
            </w:rPr>
            <w:t>#</w:t>
          </w:r>
          <w:r w:rsidR="009653E5">
            <w:rPr>
              <w:color w:val="95B3D7" w:themeColor="accent1" w:themeTint="99"/>
              <w:sz w:val="16"/>
              <w:szCs w:val="16"/>
            </w:rPr>
            <w:t>2</w:t>
          </w:r>
          <w:r w:rsidR="00393E9A" w:rsidRPr="00227847">
            <w:rPr>
              <w:color w:val="95B3D7" w:themeColor="accent1" w:themeTint="99"/>
              <w:sz w:val="16"/>
              <w:szCs w:val="16"/>
            </w:rPr>
            <w:t xml:space="preserve"> — </w:t>
          </w:r>
          <w:r w:rsidR="004C1453">
            <w:rPr>
              <w:color w:val="95B3D7" w:themeColor="accent1" w:themeTint="99"/>
              <w:sz w:val="16"/>
              <w:szCs w:val="16"/>
            </w:rPr>
            <w:t>Planning Notes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ii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DB0DDF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1AC61A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EF7E7A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C50D5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6EA90B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73481D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3EC3F5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F48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E2CA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CB261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4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D2F32"/>
    <w:rsid w:val="000F2F27"/>
    <w:rsid w:val="0010615D"/>
    <w:rsid w:val="00111E34"/>
    <w:rsid w:val="001203A7"/>
    <w:rsid w:val="0012557E"/>
    <w:rsid w:val="001334BD"/>
    <w:rsid w:val="0014603E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178D0"/>
    <w:rsid w:val="003300C3"/>
    <w:rsid w:val="00330ADC"/>
    <w:rsid w:val="00332D37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3E9A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453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23B14"/>
    <w:rsid w:val="00942CBB"/>
    <w:rsid w:val="00943B7B"/>
    <w:rsid w:val="00947BAD"/>
    <w:rsid w:val="009653E5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B3F"/>
    <w:rsid w:val="00C60E02"/>
    <w:rsid w:val="00C6151E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36CA6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2661245-3196-3742-B73A-DDB9905D48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150</TotalTime>
  <Pages>2</Pages>
  <Words>108</Words>
  <Characters>621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31</cp:revision>
  <dcterms:created xsi:type="dcterms:W3CDTF">2018-05-30T18:57:00Z</dcterms:created>
  <dcterms:modified xsi:type="dcterms:W3CDTF">2018-06-05T03:24:00Z</dcterms:modified>
</cp:coreProperties>
</file>