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45DBAAC5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D51155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2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01F0D3C9" w:rsidR="00A25010" w:rsidRPr="00876761" w:rsidRDefault="004C1453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 Notes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6012A151" w:rsidR="0023114B" w:rsidRDefault="004C1453" w:rsidP="00FB2166">
      <w:pPr>
        <w:pStyle w:val="Heading1"/>
      </w:pPr>
      <w:r>
        <w:lastRenderedPageBreak/>
        <w:t>WOrkshop #</w:t>
      </w:r>
      <w:r w:rsidR="00976D6D">
        <w:t>2</w:t>
      </w:r>
      <w:r>
        <w:t xml:space="preserve"> </w:t>
      </w:r>
      <w:r w:rsidR="0030258D">
        <w:t xml:space="preserve">— Workshop </w:t>
      </w:r>
      <w:bookmarkStart w:id="4" w:name="_GoBack"/>
      <w:bookmarkEnd w:id="4"/>
      <w:r>
        <w:t>Notes</w:t>
      </w:r>
    </w:p>
    <w:p w14:paraId="1E5BFE39" w14:textId="5D5B1970" w:rsidR="004C1453" w:rsidRDefault="004C1453" w:rsidP="004C1453">
      <w:pPr>
        <w:jc w:val="center"/>
      </w:pPr>
      <w:r w:rsidRPr="004C1453">
        <w:rPr>
          <w:highlight w:val="yellow"/>
        </w:rPr>
        <w:t xml:space="preserve">&lt; </w:t>
      </w:r>
      <w:r w:rsidR="003F7110">
        <w:rPr>
          <w:highlight w:val="yellow"/>
        </w:rPr>
        <w:t>workshop</w:t>
      </w:r>
      <w:r w:rsidRPr="004C1453">
        <w:rPr>
          <w:highlight w:val="yellow"/>
        </w:rPr>
        <w:t xml:space="preserve"> date &gt;</w:t>
      </w:r>
    </w:p>
    <w:p w14:paraId="08A3A0F0" w14:textId="3ED4C5AA" w:rsidR="004C1453" w:rsidRPr="004C1453" w:rsidRDefault="004C1453" w:rsidP="004C1453">
      <w:pPr>
        <w:pStyle w:val="Heading3"/>
      </w:pPr>
      <w:r>
        <w:t>Meeting Notes</w:t>
      </w:r>
    </w:p>
    <w:p w14:paraId="1225A5D4" w14:textId="35B3D400" w:rsidR="00FB2166" w:rsidRDefault="004C1453" w:rsidP="00FB2166">
      <w:r w:rsidRPr="004C1453">
        <w:rPr>
          <w:highlight w:val="yellow"/>
        </w:rPr>
        <w:t>&lt; Meeting notes as appropriate &gt;</w:t>
      </w:r>
      <w:r>
        <w:t>.</w:t>
      </w:r>
    </w:p>
    <w:p w14:paraId="7927BEDF" w14:textId="0DB6CEDB" w:rsidR="00FB2166" w:rsidRPr="00FB2166" w:rsidRDefault="00FB2166" w:rsidP="00FB2166"/>
    <w:sectPr w:rsidR="00FB2166" w:rsidRPr="00FB2166" w:rsidSect="00FB2166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E9A7A9" w14:textId="77777777" w:rsidR="008B0C9D" w:rsidRDefault="008B0C9D" w:rsidP="00111E34">
      <w:r>
        <w:separator/>
      </w:r>
    </w:p>
  </w:endnote>
  <w:endnote w:type="continuationSeparator" w:id="0">
    <w:p w14:paraId="1DDF6AC3" w14:textId="77777777" w:rsidR="008B0C9D" w:rsidRDefault="008B0C9D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C71778" w14:textId="77777777" w:rsidR="00FF17A0" w:rsidRDefault="00FF17A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AA5C9" w14:textId="77777777" w:rsidR="00FF17A0" w:rsidRDefault="00FF17A0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EC0021" w14:textId="77777777" w:rsidR="008B0C9D" w:rsidRDefault="008B0C9D" w:rsidP="00111E34">
      <w:r>
        <w:separator/>
      </w:r>
    </w:p>
  </w:footnote>
  <w:footnote w:type="continuationSeparator" w:id="0">
    <w:p w14:paraId="5BB04820" w14:textId="77777777" w:rsidR="008B0C9D" w:rsidRDefault="008B0C9D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D6EFEC" w14:textId="77777777" w:rsidR="00FF17A0" w:rsidRDefault="00FF17A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1DF9C7" w14:textId="77777777" w:rsidR="00FF17A0" w:rsidRDefault="00FF17A0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3296F879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#</w:t>
          </w:r>
          <w:r w:rsidR="00EE0047">
            <w:rPr>
              <w:color w:val="95B3D7" w:themeColor="accent1" w:themeTint="99"/>
              <w:sz w:val="16"/>
              <w:szCs w:val="16"/>
            </w:rPr>
            <w:t>2</w:t>
          </w:r>
          <w:r w:rsidR="00EE0047" w:rsidRPr="00227847">
            <w:rPr>
              <w:color w:val="95B3D7" w:themeColor="accent1" w:themeTint="99"/>
              <w:sz w:val="16"/>
              <w:szCs w:val="16"/>
            </w:rPr>
            <w:t xml:space="preserve"> — </w:t>
          </w:r>
          <w:r w:rsidR="00EE0047"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Notes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DB0DDF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1AC61A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EF7E7AA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C50D5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6EA90B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73481D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3EC3F5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F48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E2CA4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CB261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14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258D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C4AAC"/>
    <w:rsid w:val="003D2C97"/>
    <w:rsid w:val="003D41B3"/>
    <w:rsid w:val="003E0C46"/>
    <w:rsid w:val="003E1989"/>
    <w:rsid w:val="003F7110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453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63981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0C9D"/>
    <w:rsid w:val="008B24F6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76D6D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63EBA"/>
    <w:rsid w:val="00A83F81"/>
    <w:rsid w:val="00A8671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1225"/>
    <w:rsid w:val="00D46588"/>
    <w:rsid w:val="00D51155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41DDE"/>
    <w:rsid w:val="00E568C4"/>
    <w:rsid w:val="00E616E1"/>
    <w:rsid w:val="00E727F5"/>
    <w:rsid w:val="00E7659A"/>
    <w:rsid w:val="00E958A9"/>
    <w:rsid w:val="00EC5A74"/>
    <w:rsid w:val="00EE0047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17A0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788BC26-CCDE-244E-BE96-D6EA0B6A70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3</TotalTime>
  <Pages>2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9</cp:revision>
  <dcterms:created xsi:type="dcterms:W3CDTF">2018-06-03T23:42:00Z</dcterms:created>
  <dcterms:modified xsi:type="dcterms:W3CDTF">2018-06-05T03:24:00Z</dcterms:modified>
</cp:coreProperties>
</file>