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58B7366C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3861E36D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3F11357A" wp14:editId="123D6A0E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1E5EAD8F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3134FC13" w14:textId="77777777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1</w:t>
            </w:r>
          </w:p>
        </w:tc>
      </w:tr>
      <w:tr w:rsidR="00A25010" w:rsidRPr="004B7872" w14:paraId="6B491ECD" w14:textId="77777777" w:rsidTr="00876761">
        <w:tc>
          <w:tcPr>
            <w:tcW w:w="1906" w:type="dxa"/>
            <w:vMerge/>
            <w:shd w:val="clear" w:color="auto" w:fill="F5F8FF"/>
          </w:tcPr>
          <w:p w14:paraId="07AFBF0E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7C412C30" w14:textId="77777777" w:rsidR="00A25010" w:rsidRPr="00876761" w:rsidRDefault="00A9601F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End-of-Workshop Reflection</w:t>
            </w:r>
          </w:p>
        </w:tc>
      </w:tr>
    </w:tbl>
    <w:p w14:paraId="6F2F97EE" w14:textId="77777777" w:rsidR="00A25010" w:rsidRDefault="00A25010" w:rsidP="0046480F">
      <w:pPr>
        <w:spacing w:after="0"/>
        <w:rPr>
          <w:sz w:val="20"/>
          <w:szCs w:val="20"/>
        </w:rPr>
      </w:pPr>
    </w:p>
    <w:p w14:paraId="0FE4703D" w14:textId="77777777" w:rsidR="00A25010" w:rsidRDefault="00A25010" w:rsidP="0046480F">
      <w:pPr>
        <w:spacing w:after="0"/>
        <w:rPr>
          <w:sz w:val="20"/>
          <w:szCs w:val="20"/>
        </w:rPr>
      </w:pPr>
    </w:p>
    <w:p w14:paraId="49B2817E" w14:textId="77777777" w:rsidR="00A25010" w:rsidRDefault="00A25010" w:rsidP="0046480F">
      <w:pPr>
        <w:spacing w:after="0"/>
        <w:rPr>
          <w:sz w:val="20"/>
          <w:szCs w:val="20"/>
        </w:rPr>
      </w:pPr>
    </w:p>
    <w:p w14:paraId="601E947D" w14:textId="77777777" w:rsidR="00A25010" w:rsidRDefault="00A25010" w:rsidP="0046480F">
      <w:pPr>
        <w:spacing w:after="0"/>
        <w:rPr>
          <w:sz w:val="20"/>
          <w:szCs w:val="20"/>
        </w:rPr>
      </w:pPr>
    </w:p>
    <w:p w14:paraId="103377D3" w14:textId="77777777" w:rsidR="00A25010" w:rsidRDefault="00A25010" w:rsidP="0046480F">
      <w:pPr>
        <w:spacing w:after="0"/>
        <w:rPr>
          <w:sz w:val="20"/>
          <w:szCs w:val="20"/>
        </w:rPr>
      </w:pPr>
    </w:p>
    <w:p w14:paraId="21888929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0E02A385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1647CC95" w14:textId="77777777" w:rsidR="00A25010" w:rsidRDefault="00A25010" w:rsidP="0046480F">
      <w:pPr>
        <w:spacing w:after="0"/>
        <w:rPr>
          <w:sz w:val="20"/>
          <w:szCs w:val="20"/>
        </w:rPr>
      </w:pPr>
    </w:p>
    <w:p w14:paraId="5B802A7F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CF22331" w14:textId="77777777" w:rsidTr="0000252F">
        <w:tc>
          <w:tcPr>
            <w:tcW w:w="1367" w:type="pct"/>
            <w:vAlign w:val="center"/>
          </w:tcPr>
          <w:p w14:paraId="5EEB371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0ACFE8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07ACD84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91A61AB" wp14:editId="6421BB01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14FE1D00" w14:textId="77777777" w:rsidTr="0000252F">
        <w:tc>
          <w:tcPr>
            <w:tcW w:w="1367" w:type="pct"/>
            <w:vAlign w:val="center"/>
          </w:tcPr>
          <w:p w14:paraId="403CD66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78F9BCBD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1FCA914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39350D84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435452E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D10060D" wp14:editId="6AC5281E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42C85A2" w14:textId="77777777" w:rsidTr="0000252F">
        <w:tc>
          <w:tcPr>
            <w:tcW w:w="1367" w:type="pct"/>
            <w:vAlign w:val="center"/>
          </w:tcPr>
          <w:p w14:paraId="73AB46BD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0CC5B44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17A1C5C3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28A0E96E" wp14:editId="4027F568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F11664C" w14:textId="77777777" w:rsidTr="0000252F">
        <w:tc>
          <w:tcPr>
            <w:tcW w:w="1367" w:type="pct"/>
            <w:vAlign w:val="center"/>
          </w:tcPr>
          <w:p w14:paraId="2B0F6FB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0A3EA857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20CCBCB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696F96C8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78F8779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7FE6574" wp14:editId="558708B4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8E6E85" w14:textId="77777777" w:rsidR="00F327CC" w:rsidRPr="0047110D" w:rsidRDefault="00F327CC" w:rsidP="008B7D45">
      <w:pPr>
        <w:pStyle w:val="Spacer"/>
      </w:pPr>
    </w:p>
    <w:p w14:paraId="38329000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06CB25DF" w14:textId="77777777" w:rsidR="00D54827" w:rsidRPr="00D54827" w:rsidRDefault="00D54827" w:rsidP="00D54827">
      <w:pPr>
        <w:sectPr w:rsidR="00D54827" w:rsidRPr="00D54827" w:rsidSect="00FB7AD9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tbl>
      <w:tblPr>
        <w:tblStyle w:val="TableGrid"/>
        <w:tblW w:w="0" w:type="auto"/>
        <w:tblBorders>
          <w:top w:val="single" w:sz="18" w:space="0" w:color="4F81BD" w:themeColor="accent1"/>
          <w:left w:val="single" w:sz="18" w:space="0" w:color="4F81BD" w:themeColor="accent1"/>
          <w:bottom w:val="single" w:sz="18" w:space="0" w:color="4F81BD" w:themeColor="accent1"/>
          <w:right w:val="single" w:sz="18" w:space="0" w:color="4F81BD" w:themeColor="accent1"/>
          <w:insideH w:val="single" w:sz="18" w:space="0" w:color="4F81BD" w:themeColor="accent1"/>
          <w:insideV w:val="none" w:sz="0" w:space="0" w:color="auto"/>
        </w:tblBorders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804"/>
        <w:gridCol w:w="4573"/>
      </w:tblGrid>
      <w:tr w:rsidR="00A9601F" w:rsidRPr="00487342" w14:paraId="2F354720" w14:textId="77777777" w:rsidTr="001E7467">
        <w:tc>
          <w:tcPr>
            <w:tcW w:w="0" w:type="auto"/>
            <w:shd w:val="clear" w:color="auto" w:fill="DBE5F1" w:themeFill="accent1" w:themeFillTint="33"/>
          </w:tcPr>
          <w:p w14:paraId="506519C5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lastRenderedPageBreak/>
              <w:t>District</w:t>
            </w:r>
          </w:p>
        </w:tc>
        <w:tc>
          <w:tcPr>
            <w:tcW w:w="4573" w:type="dxa"/>
            <w:shd w:val="clear" w:color="auto" w:fill="auto"/>
          </w:tcPr>
          <w:p w14:paraId="519A8035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 </w:t>
            </w:r>
          </w:p>
        </w:tc>
      </w:tr>
      <w:tr w:rsidR="00A9601F" w:rsidRPr="00487342" w14:paraId="3ADDD853" w14:textId="77777777" w:rsidTr="001E7467">
        <w:tc>
          <w:tcPr>
            <w:tcW w:w="0" w:type="auto"/>
            <w:shd w:val="clear" w:color="auto" w:fill="DBE5F1" w:themeFill="accent1" w:themeFillTint="33"/>
          </w:tcPr>
          <w:p w14:paraId="29F6503F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Name</w:t>
            </w:r>
          </w:p>
        </w:tc>
        <w:tc>
          <w:tcPr>
            <w:tcW w:w="4573" w:type="dxa"/>
            <w:shd w:val="clear" w:color="auto" w:fill="auto"/>
          </w:tcPr>
          <w:p w14:paraId="69714E83" w14:textId="77777777" w:rsidR="00A9601F" w:rsidRPr="00487342" w:rsidRDefault="00A9601F" w:rsidP="00A9601F">
            <w:pPr>
              <w:spacing w:after="100" w:afterAutospacing="1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</w:p>
        </w:tc>
      </w:tr>
    </w:tbl>
    <w:p w14:paraId="6BC0AEBC" w14:textId="77777777" w:rsidR="00A9601F" w:rsidRPr="00487342" w:rsidRDefault="00A9601F" w:rsidP="00A9601F">
      <w:pPr>
        <w:spacing w:after="0"/>
        <w:rPr>
          <w:rFonts w:asciiTheme="minorHAnsi" w:hAnsiTheme="minorHAnsi" w:cstheme="minorHAnsi"/>
          <w:b/>
        </w:rPr>
      </w:pPr>
    </w:p>
    <w:tbl>
      <w:tblPr>
        <w:tblStyle w:val="TableGrid"/>
        <w:tblW w:w="5000" w:type="pct"/>
        <w:tblBorders>
          <w:top w:val="single" w:sz="18" w:space="0" w:color="4F81BD" w:themeColor="accent1"/>
          <w:left w:val="single" w:sz="18" w:space="0" w:color="4F81BD" w:themeColor="accent1"/>
          <w:bottom w:val="single" w:sz="18" w:space="0" w:color="4F81BD" w:themeColor="accent1"/>
          <w:right w:val="single" w:sz="18" w:space="0" w:color="4F81BD" w:themeColor="accent1"/>
          <w:insideH w:val="none" w:sz="0" w:space="0" w:color="auto"/>
          <w:insideV w:val="none" w:sz="0" w:space="0" w:color="auto"/>
        </w:tblBorders>
        <w:tblCellMar>
          <w:left w:w="43" w:type="dxa"/>
          <w:right w:w="43" w:type="dxa"/>
        </w:tblCellMar>
        <w:tblLook w:val="04A0" w:firstRow="1" w:lastRow="0" w:firstColumn="1" w:lastColumn="0" w:noHBand="0" w:noVBand="1"/>
      </w:tblPr>
      <w:tblGrid>
        <w:gridCol w:w="5377"/>
        <w:gridCol w:w="5377"/>
      </w:tblGrid>
      <w:tr w:rsidR="00A9601F" w:rsidRPr="00487342" w14:paraId="053FD153" w14:textId="77777777" w:rsidTr="00487342">
        <w:tc>
          <w:tcPr>
            <w:tcW w:w="2500" w:type="pct"/>
            <w:tcBorders>
              <w:top w:val="single" w:sz="18" w:space="0" w:color="4F81BD" w:themeColor="accent1"/>
              <w:right w:val="single" w:sz="18" w:space="0" w:color="4F81BD" w:themeColor="accent1"/>
            </w:tcBorders>
            <w:shd w:val="clear" w:color="auto" w:fill="DBE5F1" w:themeFill="accent1" w:themeFillTint="33"/>
          </w:tcPr>
          <w:p w14:paraId="59FC402E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What was the most beneficial part of the session?</w:t>
            </w:r>
          </w:p>
        </w:tc>
        <w:tc>
          <w:tcPr>
            <w:tcW w:w="2500" w:type="pct"/>
            <w:tcBorders>
              <w:top w:val="single" w:sz="18" w:space="0" w:color="4F81BD" w:themeColor="accent1"/>
              <w:left w:val="single" w:sz="18" w:space="0" w:color="4F81BD" w:themeColor="accent1"/>
            </w:tcBorders>
            <w:shd w:val="clear" w:color="auto" w:fill="DBE5F1" w:themeFill="accent1" w:themeFillTint="33"/>
          </w:tcPr>
          <w:p w14:paraId="3D37157A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How might you use what you have learned in this first session?</w:t>
            </w:r>
          </w:p>
        </w:tc>
      </w:tr>
      <w:tr w:rsidR="00A9601F" w:rsidRPr="00487342" w14:paraId="18118002" w14:textId="77777777" w:rsidTr="00487342">
        <w:tc>
          <w:tcPr>
            <w:tcW w:w="2500" w:type="pct"/>
            <w:tcBorders>
              <w:bottom w:val="single" w:sz="18" w:space="0" w:color="4F81BD" w:themeColor="accent1"/>
              <w:right w:val="single" w:sz="18" w:space="0" w:color="4F81BD" w:themeColor="accent1"/>
            </w:tcBorders>
          </w:tcPr>
          <w:p w14:paraId="7C4E151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A8D3A6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70649D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74CE2A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B9FF735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2DBA49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F4603E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C10A708" w14:textId="6365DB1F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5941D29" w14:textId="2E2F9320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722BF54F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55E4D052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618C1B7" w14:textId="08F099EF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14E15A2" w14:textId="77777777" w:rsid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31074CB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ECC60D9" w14:textId="3AADF2DC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E4AB432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42237AD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1AC36BB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6BC6BDE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582E584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  <w:tc>
          <w:tcPr>
            <w:tcW w:w="2500" w:type="pct"/>
            <w:tcBorders>
              <w:left w:val="single" w:sz="18" w:space="0" w:color="4F81BD" w:themeColor="accent1"/>
              <w:bottom w:val="single" w:sz="18" w:space="0" w:color="4F81BD" w:themeColor="accent1"/>
            </w:tcBorders>
          </w:tcPr>
          <w:p w14:paraId="09AB9F7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</w:tr>
      <w:tr w:rsidR="00A9601F" w:rsidRPr="00487342" w14:paraId="31EACBBE" w14:textId="77777777" w:rsidTr="00487342">
        <w:tc>
          <w:tcPr>
            <w:tcW w:w="2500" w:type="pct"/>
            <w:tcBorders>
              <w:top w:val="single" w:sz="18" w:space="0" w:color="4F81BD" w:themeColor="accent1"/>
              <w:bottom w:val="nil"/>
              <w:right w:val="single" w:sz="18" w:space="0" w:color="4F81BD" w:themeColor="accent1"/>
            </w:tcBorders>
            <w:shd w:val="clear" w:color="auto" w:fill="DBE5F1" w:themeFill="accent1" w:themeFillTint="33"/>
          </w:tcPr>
          <w:p w14:paraId="72689627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>What did you like least about the session? Please give us your suggestions for improvement.</w:t>
            </w:r>
          </w:p>
        </w:tc>
        <w:tc>
          <w:tcPr>
            <w:tcW w:w="2500" w:type="pct"/>
            <w:tcBorders>
              <w:top w:val="single" w:sz="18" w:space="0" w:color="4F81BD" w:themeColor="accent1"/>
              <w:left w:val="single" w:sz="18" w:space="0" w:color="4F81BD" w:themeColor="accent1"/>
              <w:bottom w:val="nil"/>
            </w:tcBorders>
            <w:shd w:val="clear" w:color="auto" w:fill="DBE5F1" w:themeFill="accent1" w:themeFillTint="33"/>
          </w:tcPr>
          <w:p w14:paraId="315556AC" w14:textId="787CD886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b/>
                <w:color w:val="365F91" w:themeColor="accent1" w:themeShade="BF"/>
              </w:rPr>
            </w:pPr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What topics and issues might you need clarification </w:t>
            </w:r>
            <w:r w:rsidR="001E7467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on </w:t>
            </w:r>
            <w:bookmarkStart w:id="4" w:name="_GoBack"/>
            <w:bookmarkEnd w:id="4"/>
            <w:r w:rsidRPr="00487342">
              <w:rPr>
                <w:rFonts w:asciiTheme="minorHAnsi" w:hAnsiTheme="minorHAnsi" w:cstheme="minorHAnsi"/>
                <w:b/>
                <w:color w:val="365F91" w:themeColor="accent1" w:themeShade="BF"/>
              </w:rPr>
              <w:t xml:space="preserve">or to know more about? </w:t>
            </w:r>
          </w:p>
        </w:tc>
      </w:tr>
      <w:tr w:rsidR="00A9601F" w:rsidRPr="00487342" w14:paraId="6C5F0BFD" w14:textId="77777777" w:rsidTr="00487342">
        <w:tc>
          <w:tcPr>
            <w:tcW w:w="2500" w:type="pct"/>
            <w:tcBorders>
              <w:top w:val="nil"/>
              <w:bottom w:val="single" w:sz="18" w:space="0" w:color="4F81BD" w:themeColor="accent1"/>
              <w:right w:val="single" w:sz="18" w:space="0" w:color="4F81BD" w:themeColor="accent1"/>
            </w:tcBorders>
          </w:tcPr>
          <w:p w14:paraId="179707E6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816CE29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DEFB8F0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09691F3" w14:textId="795D5B0C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D7ACA42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1B69EB0D" w14:textId="52EFA693" w:rsidR="00A9601F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ED62906" w14:textId="77777777" w:rsidR="00487342" w:rsidRPr="00487342" w:rsidRDefault="00487342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469612C" w14:textId="59C18324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FD0D1B8" w14:textId="390A7149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0A8D7A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96B080C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A208249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3C3300C3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38B0A5C" w14:textId="4674A6B3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281927AA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68138018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4F2602AB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  <w:p w14:paraId="00412DD2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  <w:tc>
          <w:tcPr>
            <w:tcW w:w="2500" w:type="pct"/>
            <w:tcBorders>
              <w:top w:val="nil"/>
              <w:left w:val="single" w:sz="18" w:space="0" w:color="4F81BD" w:themeColor="accent1"/>
              <w:bottom w:val="single" w:sz="18" w:space="0" w:color="4F81BD" w:themeColor="accent1"/>
            </w:tcBorders>
          </w:tcPr>
          <w:p w14:paraId="5F8780A4" w14:textId="77777777" w:rsidR="00A9601F" w:rsidRPr="00487342" w:rsidRDefault="00A9601F" w:rsidP="00A9601F">
            <w:pPr>
              <w:spacing w:after="0"/>
              <w:ind w:firstLine="0"/>
              <w:rPr>
                <w:rFonts w:asciiTheme="minorHAnsi" w:hAnsiTheme="minorHAnsi" w:cstheme="minorHAnsi"/>
                <w:color w:val="365F91" w:themeColor="accent1" w:themeShade="BF"/>
              </w:rPr>
            </w:pPr>
          </w:p>
        </w:tc>
      </w:tr>
    </w:tbl>
    <w:p w14:paraId="76D3CBF9" w14:textId="31FCF58E" w:rsidR="00A9601F" w:rsidRPr="00A9601F" w:rsidRDefault="00A9601F" w:rsidP="00A9601F">
      <w:pPr>
        <w:spacing w:after="0"/>
        <w:rPr>
          <w:sz w:val="2"/>
          <w:szCs w:val="2"/>
        </w:rPr>
      </w:pPr>
    </w:p>
    <w:sectPr w:rsidR="00A9601F" w:rsidRPr="00A9601F" w:rsidSect="00A9601F">
      <w:headerReference w:type="default" r:id="rId19"/>
      <w:footerReference w:type="default" r:id="rId2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FFCD78" w14:textId="77777777" w:rsidR="00336918" w:rsidRDefault="00336918" w:rsidP="00111E34">
      <w:r>
        <w:separator/>
      </w:r>
    </w:p>
  </w:endnote>
  <w:endnote w:type="continuationSeparator" w:id="0">
    <w:p w14:paraId="3E3A2B5D" w14:textId="77777777" w:rsidR="00336918" w:rsidRDefault="00336918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altName w:val="Times New Roman"/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E86541C" w14:textId="77777777" w:rsidR="00487342" w:rsidRDefault="0048734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B42573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2014B0A0" w14:textId="77777777" w:rsidTr="00942CBB">
      <w:tc>
        <w:tcPr>
          <w:tcW w:w="4423" w:type="pct"/>
          <w:vAlign w:val="center"/>
        </w:tcPr>
        <w:p w14:paraId="380D7502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774EAB75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7285E23E" wp14:editId="154552E5">
                <wp:extent cx="1069848" cy="365760"/>
                <wp:effectExtent l="0" t="0" r="0" b="2540"/>
                <wp:docPr id="7" name="Graphic 7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4C8AD2F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31A8D3B8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34CF060C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E64C31" w14:textId="77777777" w:rsidR="00487342" w:rsidRDefault="00487342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C5AEBD" w14:textId="2F4A124B" w:rsidR="00A9601F" w:rsidRPr="00A9601F" w:rsidRDefault="00A9601F" w:rsidP="00A9601F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999FA2" w14:textId="77777777" w:rsidR="00336918" w:rsidRDefault="00336918" w:rsidP="00111E34">
      <w:r>
        <w:separator/>
      </w:r>
    </w:p>
  </w:footnote>
  <w:footnote w:type="continuationSeparator" w:id="0">
    <w:p w14:paraId="305FBD46" w14:textId="77777777" w:rsidR="00336918" w:rsidRDefault="00336918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1EFED5" w14:textId="77777777" w:rsidR="00487342" w:rsidRDefault="0048734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2CB6E6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2E7187D2" w14:textId="77777777" w:rsidR="00942CBB" w:rsidRPr="0069510B" w:rsidRDefault="00942CBB" w:rsidP="005C5A96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DE651E" w14:textId="77777777" w:rsidR="00487342" w:rsidRDefault="00487342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348839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99"/>
      <w:gridCol w:w="3850"/>
      <w:gridCol w:w="6535"/>
    </w:tblGrid>
    <w:tr w:rsidR="00942CBB" w:rsidRPr="00227847" w14:paraId="7FA8337E" w14:textId="77777777" w:rsidTr="00A9601F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75ADBC2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1F89E419" wp14:editId="080062CF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7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13AD6E48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3030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7F6C7A99" w14:textId="66082DD3" w:rsidR="00942CBB" w:rsidRPr="00227847" w:rsidRDefault="00A9601F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End-of-Workshop Reflection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 xml:space="preserve"> </w:t>
          </w:r>
          <w:r>
            <w:rPr>
              <w:color w:val="95B3D7" w:themeColor="accent1" w:themeTint="99"/>
              <w:sz w:val="16"/>
              <w:szCs w:val="16"/>
            </w:rPr>
            <w:t>(Workshop #1)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72CC68F9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6AEA170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02A27AC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AD4303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20387C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D88CF346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71E47B0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638594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4FD4D0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3386FFA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BEE5FF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5"/>
  </w:num>
  <w:num w:numId="18">
    <w:abstractNumId w:val="34"/>
  </w:num>
  <w:num w:numId="19">
    <w:abstractNumId w:val="16"/>
  </w:num>
  <w:num w:numId="20">
    <w:abstractNumId w:val="37"/>
  </w:num>
  <w:num w:numId="21">
    <w:abstractNumId w:val="26"/>
  </w:num>
  <w:num w:numId="22">
    <w:abstractNumId w:val="36"/>
  </w:num>
  <w:num w:numId="23">
    <w:abstractNumId w:val="24"/>
  </w:num>
  <w:num w:numId="24">
    <w:abstractNumId w:val="17"/>
  </w:num>
  <w:num w:numId="25">
    <w:abstractNumId w:val="31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3"/>
  </w:num>
  <w:num w:numId="37">
    <w:abstractNumId w:val="25"/>
  </w:num>
  <w:num w:numId="38">
    <w:abstractNumId w:val="39"/>
  </w:num>
  <w:num w:numId="39">
    <w:abstractNumId w:val="3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6233B"/>
    <w:rsid w:val="00064B48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203A7"/>
    <w:rsid w:val="0012557E"/>
    <w:rsid w:val="001334BD"/>
    <w:rsid w:val="00152AD9"/>
    <w:rsid w:val="0015351F"/>
    <w:rsid w:val="00156A8A"/>
    <w:rsid w:val="0016548E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72B3"/>
    <w:rsid w:val="001E7467"/>
    <w:rsid w:val="001F00C8"/>
    <w:rsid w:val="001F1C81"/>
    <w:rsid w:val="001F46E2"/>
    <w:rsid w:val="001F63D2"/>
    <w:rsid w:val="001F76A9"/>
    <w:rsid w:val="00217F20"/>
    <w:rsid w:val="00227847"/>
    <w:rsid w:val="0023114B"/>
    <w:rsid w:val="0023359A"/>
    <w:rsid w:val="002442E5"/>
    <w:rsid w:val="002477B7"/>
    <w:rsid w:val="00255BBE"/>
    <w:rsid w:val="002603E8"/>
    <w:rsid w:val="00262CA2"/>
    <w:rsid w:val="00272F18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FA"/>
    <w:rsid w:val="002F153A"/>
    <w:rsid w:val="00300099"/>
    <w:rsid w:val="003053FD"/>
    <w:rsid w:val="00305562"/>
    <w:rsid w:val="00307B42"/>
    <w:rsid w:val="00311A06"/>
    <w:rsid w:val="00313AEC"/>
    <w:rsid w:val="003300C3"/>
    <w:rsid w:val="00330ADC"/>
    <w:rsid w:val="00336918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61F9"/>
    <w:rsid w:val="003B1203"/>
    <w:rsid w:val="003B79F6"/>
    <w:rsid w:val="003D2C97"/>
    <w:rsid w:val="003D41B3"/>
    <w:rsid w:val="003E0C46"/>
    <w:rsid w:val="003E1989"/>
    <w:rsid w:val="00421286"/>
    <w:rsid w:val="00427852"/>
    <w:rsid w:val="00430105"/>
    <w:rsid w:val="00433645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87342"/>
    <w:rsid w:val="00490703"/>
    <w:rsid w:val="004B7872"/>
    <w:rsid w:val="004C1BA4"/>
    <w:rsid w:val="004C2C5B"/>
    <w:rsid w:val="004C33A9"/>
    <w:rsid w:val="004C6B10"/>
    <w:rsid w:val="004E22EB"/>
    <w:rsid w:val="004E348D"/>
    <w:rsid w:val="004F4FAB"/>
    <w:rsid w:val="004F7F80"/>
    <w:rsid w:val="0053619D"/>
    <w:rsid w:val="005425F0"/>
    <w:rsid w:val="005509B8"/>
    <w:rsid w:val="00555BC4"/>
    <w:rsid w:val="005613ED"/>
    <w:rsid w:val="00566124"/>
    <w:rsid w:val="00571D25"/>
    <w:rsid w:val="00580D0C"/>
    <w:rsid w:val="00581676"/>
    <w:rsid w:val="00581DC2"/>
    <w:rsid w:val="005A6D07"/>
    <w:rsid w:val="005B09E7"/>
    <w:rsid w:val="005C030E"/>
    <w:rsid w:val="005C5A96"/>
    <w:rsid w:val="005D341D"/>
    <w:rsid w:val="005E18F0"/>
    <w:rsid w:val="005E2935"/>
    <w:rsid w:val="00620993"/>
    <w:rsid w:val="00624121"/>
    <w:rsid w:val="006410A1"/>
    <w:rsid w:val="00660021"/>
    <w:rsid w:val="00663725"/>
    <w:rsid w:val="00675967"/>
    <w:rsid w:val="0068701D"/>
    <w:rsid w:val="00687424"/>
    <w:rsid w:val="00691DAB"/>
    <w:rsid w:val="0069510B"/>
    <w:rsid w:val="006963D6"/>
    <w:rsid w:val="006A6985"/>
    <w:rsid w:val="006C2567"/>
    <w:rsid w:val="006D399A"/>
    <w:rsid w:val="006D5269"/>
    <w:rsid w:val="006F4DBA"/>
    <w:rsid w:val="007009E8"/>
    <w:rsid w:val="007212A2"/>
    <w:rsid w:val="00723D6B"/>
    <w:rsid w:val="00740098"/>
    <w:rsid w:val="007418B5"/>
    <w:rsid w:val="00747E0D"/>
    <w:rsid w:val="0075051E"/>
    <w:rsid w:val="00750554"/>
    <w:rsid w:val="00753657"/>
    <w:rsid w:val="007564C0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59FF"/>
    <w:rsid w:val="009B7B83"/>
    <w:rsid w:val="009C2FB5"/>
    <w:rsid w:val="009D7A9A"/>
    <w:rsid w:val="00A029A0"/>
    <w:rsid w:val="00A16CCB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9601F"/>
    <w:rsid w:val="00AC0E9A"/>
    <w:rsid w:val="00AC3C60"/>
    <w:rsid w:val="00AD5741"/>
    <w:rsid w:val="00AF721D"/>
    <w:rsid w:val="00B10E95"/>
    <w:rsid w:val="00B11B14"/>
    <w:rsid w:val="00B15358"/>
    <w:rsid w:val="00B17966"/>
    <w:rsid w:val="00B343AE"/>
    <w:rsid w:val="00B3540D"/>
    <w:rsid w:val="00B42624"/>
    <w:rsid w:val="00B5504A"/>
    <w:rsid w:val="00B62191"/>
    <w:rsid w:val="00B83B69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127F"/>
    <w:rsid w:val="00DC02F1"/>
    <w:rsid w:val="00DC0CC7"/>
    <w:rsid w:val="00DC5199"/>
    <w:rsid w:val="00DC72F5"/>
    <w:rsid w:val="00DD229A"/>
    <w:rsid w:val="00DD438D"/>
    <w:rsid w:val="00DE25A6"/>
    <w:rsid w:val="00DE44EE"/>
    <w:rsid w:val="00DE5ACC"/>
    <w:rsid w:val="00E156E1"/>
    <w:rsid w:val="00E41DDE"/>
    <w:rsid w:val="00E568C4"/>
    <w:rsid w:val="00E616E1"/>
    <w:rsid w:val="00E727F5"/>
    <w:rsid w:val="00E7659A"/>
    <w:rsid w:val="00E958A9"/>
    <w:rsid w:val="00EC5A74"/>
    <w:rsid w:val="00EF5ED9"/>
    <w:rsid w:val="00F06EC0"/>
    <w:rsid w:val="00F327CC"/>
    <w:rsid w:val="00F44102"/>
    <w:rsid w:val="00F45BF7"/>
    <w:rsid w:val="00F54F45"/>
    <w:rsid w:val="00F7159C"/>
    <w:rsid w:val="00F748F5"/>
    <w:rsid w:val="00F87A52"/>
    <w:rsid w:val="00FA37DD"/>
    <w:rsid w:val="00FA382D"/>
    <w:rsid w:val="00FB03C0"/>
    <w:rsid w:val="00FB064E"/>
    <w:rsid w:val="00FB7AD9"/>
    <w:rsid w:val="00FC14D0"/>
    <w:rsid w:val="00FD2231"/>
    <w:rsid w:val="00FE21BD"/>
    <w:rsid w:val="00FE5C7B"/>
    <w:rsid w:val="00FE7973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0AFF93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7211FE5-5DE8-B648-9D21-02F618933C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115</TotalTime>
  <Pages>2</Pages>
  <Words>111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23</cp:revision>
  <dcterms:created xsi:type="dcterms:W3CDTF">2018-05-30T18:57:00Z</dcterms:created>
  <dcterms:modified xsi:type="dcterms:W3CDTF">2018-06-03T23:21:00Z</dcterms:modified>
</cp:coreProperties>
</file>