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C43EE58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C0C349E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5279401" wp14:editId="5A6591A0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2B4B8DB5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0C88196C" w14:textId="02642F5A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D956FE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3</w:t>
            </w:r>
          </w:p>
        </w:tc>
      </w:tr>
      <w:tr w:rsidR="00A25010" w:rsidRPr="004B7872" w14:paraId="53C618CF" w14:textId="77777777" w:rsidTr="00876761">
        <w:tc>
          <w:tcPr>
            <w:tcW w:w="1906" w:type="dxa"/>
            <w:vMerge/>
            <w:shd w:val="clear" w:color="auto" w:fill="F5F8FF"/>
          </w:tcPr>
          <w:p w14:paraId="351B82F5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B7BB470" w14:textId="77777777" w:rsidR="00A25010" w:rsidRPr="00876761" w:rsidRDefault="00FB2166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 Reflection Summary</w:t>
            </w:r>
          </w:p>
        </w:tc>
      </w:tr>
    </w:tbl>
    <w:p w14:paraId="71B29B3B" w14:textId="77777777" w:rsidR="00A25010" w:rsidRDefault="00A25010" w:rsidP="0046480F">
      <w:pPr>
        <w:spacing w:after="0"/>
        <w:rPr>
          <w:sz w:val="20"/>
          <w:szCs w:val="20"/>
        </w:rPr>
      </w:pPr>
    </w:p>
    <w:p w14:paraId="6BFA250F" w14:textId="77777777" w:rsidR="00A25010" w:rsidRDefault="00A25010" w:rsidP="0046480F">
      <w:pPr>
        <w:spacing w:after="0"/>
        <w:rPr>
          <w:sz w:val="20"/>
          <w:szCs w:val="20"/>
        </w:rPr>
      </w:pPr>
    </w:p>
    <w:p w14:paraId="766CAFC0" w14:textId="77777777" w:rsidR="00A25010" w:rsidRDefault="00A25010" w:rsidP="0046480F">
      <w:pPr>
        <w:spacing w:after="0"/>
        <w:rPr>
          <w:sz w:val="20"/>
          <w:szCs w:val="20"/>
        </w:rPr>
      </w:pPr>
    </w:p>
    <w:p w14:paraId="429F49F8" w14:textId="77777777" w:rsidR="00A25010" w:rsidRDefault="00A25010" w:rsidP="0046480F">
      <w:pPr>
        <w:spacing w:after="0"/>
        <w:rPr>
          <w:sz w:val="20"/>
          <w:szCs w:val="20"/>
        </w:rPr>
      </w:pPr>
    </w:p>
    <w:p w14:paraId="73E57440" w14:textId="77777777" w:rsidR="00A25010" w:rsidRDefault="00A25010" w:rsidP="0046480F">
      <w:pPr>
        <w:spacing w:after="0"/>
        <w:rPr>
          <w:sz w:val="20"/>
          <w:szCs w:val="20"/>
        </w:rPr>
      </w:pPr>
    </w:p>
    <w:p w14:paraId="44A9AE31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3C8C59DB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6F5FE80B" w14:textId="77777777" w:rsidR="00A25010" w:rsidRDefault="00A25010" w:rsidP="0046480F">
      <w:pPr>
        <w:spacing w:after="0"/>
        <w:rPr>
          <w:sz w:val="20"/>
          <w:szCs w:val="20"/>
        </w:rPr>
      </w:pPr>
    </w:p>
    <w:p w14:paraId="4D55E4C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3E549B1F" w14:textId="77777777" w:rsidTr="0000252F">
        <w:tc>
          <w:tcPr>
            <w:tcW w:w="1367" w:type="pct"/>
            <w:vAlign w:val="center"/>
          </w:tcPr>
          <w:p w14:paraId="7335BC9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6F8FFB9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1B2AAF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059087DC" wp14:editId="14B8C982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FD16AE4" w14:textId="77777777" w:rsidTr="0000252F">
        <w:tc>
          <w:tcPr>
            <w:tcW w:w="1367" w:type="pct"/>
            <w:vAlign w:val="center"/>
          </w:tcPr>
          <w:p w14:paraId="4ECFB74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11B5EB91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B1AE0F0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13400B3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30B9EA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101737C0" wp14:editId="65C28B14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31C5E4E" w14:textId="77777777" w:rsidTr="0000252F">
        <w:tc>
          <w:tcPr>
            <w:tcW w:w="1367" w:type="pct"/>
            <w:vAlign w:val="center"/>
          </w:tcPr>
          <w:p w14:paraId="2FFE95F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54CB856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EC9E9D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35E5F4C" wp14:editId="067AC912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2D1B8F28" w14:textId="77777777" w:rsidTr="0000252F">
        <w:tc>
          <w:tcPr>
            <w:tcW w:w="1367" w:type="pct"/>
            <w:vAlign w:val="center"/>
          </w:tcPr>
          <w:p w14:paraId="325AAC94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5B9B863A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78793E7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5E5DCABF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4F37DC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F805EBA" wp14:editId="6ABEDF55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FC53B" w14:textId="77777777" w:rsidR="00F327CC" w:rsidRPr="0047110D" w:rsidRDefault="00F327CC" w:rsidP="008B7D45">
      <w:pPr>
        <w:pStyle w:val="Spacer"/>
      </w:pPr>
    </w:p>
    <w:p w14:paraId="304E17CA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3EF3726E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1C79BBD5" w14:textId="3E12EC2B" w:rsidR="0023114B" w:rsidRDefault="00FB2166" w:rsidP="00FB2166">
      <w:pPr>
        <w:pStyle w:val="Heading1"/>
      </w:pPr>
      <w:r>
        <w:lastRenderedPageBreak/>
        <w:t>Summary of End-of-Workshop Reflections on Workshop #</w:t>
      </w:r>
      <w:r w:rsidR="00D956FE">
        <w:t>3</w:t>
      </w:r>
    </w:p>
    <w:p w14:paraId="1225A5D4" w14:textId="183481B7" w:rsidR="00FB2166" w:rsidRDefault="00FB2166" w:rsidP="00FB2166">
      <w:r>
        <w:t>At the end of workshop #</w:t>
      </w:r>
      <w:r w:rsidR="00D956FE">
        <w:t>3</w:t>
      </w:r>
      <w:r>
        <w:t xml:space="preserve">, the </w:t>
      </w:r>
      <w:r w:rsidRPr="00FB2166">
        <w:rPr>
          <w:rStyle w:val="Team"/>
        </w:rPr>
        <w:t>Design Team</w:t>
      </w:r>
      <w:r>
        <w:t xml:space="preserve"> was asked to reflect on their experience. The complete set of responses is provided below for each of the four questions asked, with a summary of any themes that appears across responses.</w:t>
      </w:r>
      <w:r w:rsidR="001C5893">
        <w:t xml:space="preserve"> Each question is addressed on a separate page.</w:t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4B3C5407" w14:textId="77777777" w:rsidTr="001C5893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5A1ABC78" w14:textId="08B9C536" w:rsidR="001C5893" w:rsidRPr="001C5893" w:rsidRDefault="001C5893" w:rsidP="001C5893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4EBD3237" w14:textId="68253252" w:rsidR="001C5893" w:rsidRPr="001C5893" w:rsidRDefault="001C5893" w:rsidP="001C5893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What was the most beneficial part of the session?</w:t>
            </w:r>
          </w:p>
        </w:tc>
      </w:tr>
      <w:tr w:rsidR="001C5893" w14:paraId="1B4CB5FA" w14:textId="77777777" w:rsidTr="001C5893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64706788" w14:textId="64F3E5D1" w:rsidR="001C5893" w:rsidRDefault="001C5893" w:rsidP="001C5893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66DAAAE2" w14:textId="058ECAE3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7C73612D" w14:textId="7269AC33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4740C830" w14:textId="035CFB78" w:rsid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58FC7B49" w14:textId="77777777" w:rsidTr="001C5893">
        <w:tc>
          <w:tcPr>
            <w:tcW w:w="1507" w:type="dxa"/>
          </w:tcPr>
          <w:p w14:paraId="68EDF7CF" w14:textId="09B8FB01" w:rsidR="001C5893" w:rsidRDefault="001C5893" w:rsidP="001C5893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571D4112" w14:textId="77777777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62F65737" w14:textId="77777777" w:rsidR="001C5893" w:rsidRP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0C489EB0" w14:textId="66C64505" w:rsidR="001C5893" w:rsidRDefault="001C5893" w:rsidP="001C5893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1992A7E8" w14:textId="2396DBEA" w:rsidR="001C5893" w:rsidRDefault="001C5893" w:rsidP="001C5893">
      <w:pPr>
        <w:pStyle w:val="Spacer"/>
      </w:pPr>
    </w:p>
    <w:p w14:paraId="6D7F5B0D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5F35415F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49D4E0A8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06BB6C45" w14:textId="2AA13EA0" w:rsidR="001C5893" w:rsidRPr="001C5893" w:rsidRDefault="00FB2166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 xml:space="preserve">How </w:t>
            </w:r>
            <w:r w:rsidR="001C5893">
              <w:rPr>
                <w:b/>
              </w:rPr>
              <w:t>m</w:t>
            </w:r>
            <w:r w:rsidRPr="001C5893">
              <w:rPr>
                <w:b/>
              </w:rPr>
              <w:t xml:space="preserve">ight </w:t>
            </w:r>
            <w:r w:rsidR="001C5893">
              <w:rPr>
                <w:b/>
              </w:rPr>
              <w:t>y</w:t>
            </w:r>
            <w:r w:rsidRPr="001C5893">
              <w:rPr>
                <w:b/>
              </w:rPr>
              <w:t xml:space="preserve">ou </w:t>
            </w:r>
            <w:r w:rsidR="001C5893">
              <w:rPr>
                <w:b/>
              </w:rPr>
              <w:t>u</w:t>
            </w:r>
            <w:r w:rsidRPr="001C5893">
              <w:rPr>
                <w:b/>
              </w:rPr>
              <w:t xml:space="preserve">se </w:t>
            </w:r>
            <w:r w:rsidR="001C5893">
              <w:rPr>
                <w:b/>
              </w:rPr>
              <w:t>w</w:t>
            </w:r>
            <w:r w:rsidRPr="001C5893">
              <w:rPr>
                <w:b/>
              </w:rPr>
              <w:t xml:space="preserve">hat </w:t>
            </w:r>
            <w:r w:rsidR="001C5893">
              <w:rPr>
                <w:b/>
              </w:rPr>
              <w:t>y</w:t>
            </w:r>
            <w:r w:rsidRPr="001C5893">
              <w:rPr>
                <w:b/>
              </w:rPr>
              <w:t xml:space="preserve">ou </w:t>
            </w:r>
            <w:r w:rsidR="001C5893">
              <w:rPr>
                <w:b/>
              </w:rPr>
              <w:t>h</w:t>
            </w:r>
            <w:r w:rsidRPr="001C5893">
              <w:rPr>
                <w:b/>
              </w:rPr>
              <w:t xml:space="preserve">ave </w:t>
            </w:r>
            <w:r w:rsidR="001C5893">
              <w:rPr>
                <w:b/>
              </w:rPr>
              <w:t>l</w:t>
            </w:r>
            <w:r w:rsidRPr="001C5893">
              <w:rPr>
                <w:b/>
              </w:rPr>
              <w:t xml:space="preserve">earned in this </w:t>
            </w:r>
            <w:r w:rsidR="001C5893">
              <w:rPr>
                <w:b/>
              </w:rPr>
              <w:t>f</w:t>
            </w:r>
            <w:r w:rsidRPr="001C5893">
              <w:rPr>
                <w:b/>
              </w:rPr>
              <w:t xml:space="preserve">irst </w:t>
            </w:r>
            <w:r w:rsidR="001C5893">
              <w:rPr>
                <w:b/>
              </w:rPr>
              <w:t>s</w:t>
            </w:r>
            <w:r w:rsidRPr="001C5893">
              <w:rPr>
                <w:b/>
              </w:rPr>
              <w:t>ession?</w:t>
            </w:r>
          </w:p>
        </w:tc>
      </w:tr>
      <w:tr w:rsidR="001C5893" w14:paraId="5B664F24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1919BD18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0B78048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1653965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1FBAC6B8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186A9751" w14:textId="77777777" w:rsidTr="00E67261">
        <w:tc>
          <w:tcPr>
            <w:tcW w:w="1507" w:type="dxa"/>
          </w:tcPr>
          <w:p w14:paraId="7EF71129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675A401D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0C5A79D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0602119E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50172943" w14:textId="1E487A87" w:rsidR="001C5893" w:rsidRDefault="001C5893" w:rsidP="001C5893">
      <w:pPr>
        <w:pStyle w:val="Spacer"/>
      </w:pPr>
    </w:p>
    <w:p w14:paraId="5D914311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7E2D0D17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28C6BB98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6B177694" w14:textId="0B373B0E" w:rsidR="001C5893" w:rsidRPr="001C5893" w:rsidRDefault="001C5893" w:rsidP="00E67261">
            <w:pPr>
              <w:pStyle w:val="TableContents"/>
              <w:rPr>
                <w:b/>
              </w:rPr>
            </w:pPr>
            <w:r>
              <w:rPr>
                <w:b/>
              </w:rPr>
              <w:t>What did you like least about the session? Please give us your suggestions for improvement.</w:t>
            </w:r>
          </w:p>
        </w:tc>
      </w:tr>
      <w:tr w:rsidR="001C5893" w14:paraId="2AF61423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215C18FA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6536FEC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09D89E24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563784FF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6ED33157" w14:textId="77777777" w:rsidTr="00E67261">
        <w:tc>
          <w:tcPr>
            <w:tcW w:w="1507" w:type="dxa"/>
          </w:tcPr>
          <w:p w14:paraId="3D6F52F7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72CE95C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7A561C5C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548AE07E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2D046FF9" w14:textId="48B94878" w:rsidR="001C5893" w:rsidRDefault="001C5893" w:rsidP="001C5893">
      <w:pPr>
        <w:pStyle w:val="Spacer"/>
      </w:pPr>
    </w:p>
    <w:p w14:paraId="071DFDE3" w14:textId="77777777" w:rsidR="001C5893" w:rsidRDefault="001C5893">
      <w:pPr>
        <w:spacing w:after="0"/>
      </w:pPr>
      <w:r>
        <w:br w:type="page"/>
      </w:r>
    </w:p>
    <w:tbl>
      <w:tblPr>
        <w:tblStyle w:val="Table-Whole"/>
        <w:tblW w:w="0" w:type="auto"/>
        <w:tbl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single" w:sz="4" w:space="0" w:color="95B3D7" w:themeColor="accent1" w:themeTint="99"/>
          <w:insideV w:val="single" w:sz="4" w:space="0" w:color="95B3D7" w:themeColor="accent1" w:themeTint="99"/>
        </w:tblBorders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1507"/>
        <w:gridCol w:w="7807"/>
      </w:tblGrid>
      <w:tr w:rsidR="001C5893" w:rsidRPr="001C5893" w14:paraId="1208C7FD" w14:textId="77777777" w:rsidTr="00E67261">
        <w:tc>
          <w:tcPr>
            <w:tcW w:w="1507" w:type="dxa"/>
            <w:tcBorders>
              <w:top w:val="single" w:sz="4" w:space="0" w:color="4F81BD" w:themeColor="accent1"/>
              <w:bottom w:val="single" w:sz="4" w:space="0" w:color="4F81BD" w:themeColor="accent1"/>
              <w:right w:val="single" w:sz="4" w:space="0" w:color="4F81BD" w:themeColor="accent1"/>
            </w:tcBorders>
            <w:shd w:val="clear" w:color="auto" w:fill="B8CCE4" w:themeFill="accent1" w:themeFillTint="66"/>
          </w:tcPr>
          <w:p w14:paraId="24A19C39" w14:textId="77777777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lastRenderedPageBreak/>
              <w:t>Question</w:t>
            </w:r>
          </w:p>
        </w:tc>
        <w:tc>
          <w:tcPr>
            <w:tcW w:w="7807" w:type="dxa"/>
            <w:tcBorders>
              <w:top w:val="single" w:sz="4" w:space="0" w:color="4F81BD" w:themeColor="accent1"/>
              <w:left w:val="single" w:sz="4" w:space="0" w:color="4F81BD" w:themeColor="accent1"/>
              <w:bottom w:val="single" w:sz="4" w:space="0" w:color="4F81BD" w:themeColor="accent1"/>
            </w:tcBorders>
            <w:shd w:val="clear" w:color="auto" w:fill="B8CCE4" w:themeFill="accent1" w:themeFillTint="66"/>
          </w:tcPr>
          <w:p w14:paraId="66F2F75E" w14:textId="225E10CA" w:rsidR="001C5893" w:rsidRPr="001C5893" w:rsidRDefault="001C5893" w:rsidP="00E67261">
            <w:pPr>
              <w:pStyle w:val="TableContents"/>
              <w:rPr>
                <w:b/>
              </w:rPr>
            </w:pPr>
            <w:r w:rsidRPr="001C5893">
              <w:rPr>
                <w:b/>
              </w:rPr>
              <w:t>What topics and issues might you need clarification on or to know more about?</w:t>
            </w:r>
          </w:p>
        </w:tc>
      </w:tr>
      <w:tr w:rsidR="001C5893" w14:paraId="54813205" w14:textId="77777777" w:rsidTr="00E67261">
        <w:tc>
          <w:tcPr>
            <w:tcW w:w="1507" w:type="dxa"/>
            <w:tcBorders>
              <w:top w:val="single" w:sz="4" w:space="0" w:color="4F81BD" w:themeColor="accent1"/>
            </w:tcBorders>
          </w:tcPr>
          <w:p w14:paraId="75ECEB88" w14:textId="77777777" w:rsidR="001C5893" w:rsidRDefault="001C5893" w:rsidP="00E67261">
            <w:pPr>
              <w:pStyle w:val="TableContents"/>
            </w:pPr>
            <w:r>
              <w:t>All Responses</w:t>
            </w:r>
          </w:p>
        </w:tc>
        <w:tc>
          <w:tcPr>
            <w:tcW w:w="7807" w:type="dxa"/>
            <w:tcBorders>
              <w:top w:val="single" w:sz="4" w:space="0" w:color="4F81BD" w:themeColor="accent1"/>
            </w:tcBorders>
          </w:tcPr>
          <w:p w14:paraId="1D14AA35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1 &gt;</w:t>
            </w:r>
          </w:p>
          <w:p w14:paraId="3CD27903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>
              <w:rPr>
                <w:highlight w:val="yellow"/>
              </w:rPr>
              <w:t>&lt; r</w:t>
            </w:r>
            <w:r w:rsidRPr="001C5893">
              <w:rPr>
                <w:highlight w:val="yellow"/>
              </w:rPr>
              <w:t>esponse 2 &gt;</w:t>
            </w:r>
          </w:p>
          <w:p w14:paraId="7179460C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  <w:tr w:rsidR="001C5893" w14:paraId="26FAD84D" w14:textId="77777777" w:rsidTr="00E67261">
        <w:tc>
          <w:tcPr>
            <w:tcW w:w="1507" w:type="dxa"/>
          </w:tcPr>
          <w:p w14:paraId="7B68C6CD" w14:textId="77777777" w:rsidR="001C5893" w:rsidRDefault="001C5893" w:rsidP="00E67261">
            <w:pPr>
              <w:pStyle w:val="TableContents"/>
            </w:pPr>
            <w:r>
              <w:t>Themes</w:t>
            </w:r>
          </w:p>
        </w:tc>
        <w:tc>
          <w:tcPr>
            <w:tcW w:w="7807" w:type="dxa"/>
          </w:tcPr>
          <w:p w14:paraId="7D9F9045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 theme 1 &gt;</w:t>
            </w:r>
          </w:p>
          <w:p w14:paraId="6D6E932F" w14:textId="77777777" w:rsidR="001C5893" w:rsidRP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  <w:rPr>
                <w:highlight w:val="yellow"/>
              </w:rPr>
            </w:pPr>
            <w:r w:rsidRPr="001C5893">
              <w:rPr>
                <w:highlight w:val="yellow"/>
              </w:rPr>
              <w:t>&lt;theme 2 &gt;</w:t>
            </w:r>
          </w:p>
          <w:p w14:paraId="46117679" w14:textId="77777777" w:rsidR="001C5893" w:rsidRDefault="001C5893" w:rsidP="00E67261">
            <w:pPr>
              <w:pStyle w:val="TableContents"/>
              <w:numPr>
                <w:ilvl w:val="0"/>
                <w:numId w:val="43"/>
              </w:numPr>
              <w:ind w:left="220" w:hanging="220"/>
            </w:pPr>
            <w:r w:rsidRPr="001C5893">
              <w:rPr>
                <w:highlight w:val="yellow"/>
              </w:rPr>
              <w:t>…</w:t>
            </w:r>
          </w:p>
        </w:tc>
      </w:tr>
    </w:tbl>
    <w:p w14:paraId="7927BEDF" w14:textId="0DB6CEDB" w:rsidR="00FB2166" w:rsidRPr="00FB2166" w:rsidRDefault="00FB2166" w:rsidP="00FB2166"/>
    <w:sectPr w:rsidR="00FB2166" w:rsidRPr="00FB2166" w:rsidSect="00FB2166">
      <w:headerReference w:type="default" r:id="rId19"/>
      <w:footerReference w:type="default" r:id="rId20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095845A" w14:textId="77777777" w:rsidR="00CA1403" w:rsidRDefault="00CA1403" w:rsidP="00111E34">
      <w:r>
        <w:separator/>
      </w:r>
    </w:p>
  </w:endnote>
  <w:endnote w:type="continuationSeparator" w:id="0">
    <w:p w14:paraId="2CF981DB" w14:textId="77777777" w:rsidR="00CA1403" w:rsidRDefault="00CA1403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8819BD" w14:textId="77777777" w:rsidR="009D6839" w:rsidRDefault="009D683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998B4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66178D4" w14:textId="77777777" w:rsidTr="00942CBB">
      <w:tc>
        <w:tcPr>
          <w:tcW w:w="4423" w:type="pct"/>
          <w:vAlign w:val="center"/>
        </w:tcPr>
        <w:p w14:paraId="65940E3A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BF2A2EE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5EDF717E" wp14:editId="3D11DE7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046513F1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4BABD7F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7B048CC5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D0E86D" w14:textId="77777777" w:rsidR="009D6839" w:rsidRDefault="009D6839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93AAC2" w14:textId="5C44042C" w:rsidR="001C5893" w:rsidRPr="001C5893" w:rsidRDefault="001C5893" w:rsidP="001C5893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E316234" w14:textId="77777777" w:rsidR="00CA1403" w:rsidRDefault="00CA1403" w:rsidP="00111E34">
      <w:r>
        <w:separator/>
      </w:r>
    </w:p>
  </w:footnote>
  <w:footnote w:type="continuationSeparator" w:id="0">
    <w:p w14:paraId="0A84F915" w14:textId="77777777" w:rsidR="00CA1403" w:rsidRDefault="00CA1403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8E5A94" w14:textId="77777777" w:rsidR="009D6839" w:rsidRDefault="009D683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6C088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028FCB95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E19B29" w14:textId="77777777" w:rsidR="009D6839" w:rsidRDefault="009D6839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1BD4E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236"/>
      <w:gridCol w:w="4762"/>
    </w:tblGrid>
    <w:tr w:rsidR="00942CBB" w:rsidRPr="00227847" w14:paraId="047577AF" w14:textId="77777777" w:rsidTr="00FB2166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0184D41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358CCB9" wp14:editId="60B2CC31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67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F586A04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548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DE7E629" w14:textId="7ED6B3AE" w:rsidR="00942CBB" w:rsidRPr="00227847" w:rsidRDefault="00FB2166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 xml:space="preserve">Workshop </w:t>
          </w:r>
          <w:r w:rsidR="00C901B0">
            <w:rPr>
              <w:color w:val="95B3D7" w:themeColor="accent1" w:themeTint="99"/>
              <w:sz w:val="16"/>
              <w:szCs w:val="16"/>
            </w:rPr>
            <w:t>#</w:t>
          </w:r>
          <w:r w:rsidR="009D6839">
            <w:rPr>
              <w:color w:val="95B3D7" w:themeColor="accent1" w:themeTint="99"/>
              <w:sz w:val="16"/>
              <w:szCs w:val="16"/>
            </w:rPr>
            <w:t>3</w:t>
          </w:r>
          <w:bookmarkStart w:id="4" w:name="_GoBack"/>
          <w:bookmarkEnd w:id="4"/>
          <w:r w:rsidR="00C901B0">
            <w:rPr>
              <w:color w:val="95B3D7" w:themeColor="accent1" w:themeTint="99"/>
              <w:sz w:val="16"/>
              <w:szCs w:val="16"/>
            </w:rPr>
            <w:t xml:space="preserve"> </w:t>
          </w:r>
          <w:r>
            <w:rPr>
              <w:color w:val="95B3D7" w:themeColor="accent1" w:themeTint="99"/>
              <w:sz w:val="16"/>
              <w:szCs w:val="16"/>
            </w:rPr>
            <w:t>Reflection Summary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— Page 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begin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instrText xml:space="preserve"> PAGE </w:instrTex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separate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i</w:t>
          </w:r>
          <w:proofErr w:type="spellStart"/>
          <w:r w:rsidR="00942CBB" w:rsidRPr="00227847">
            <w:rPr>
              <w:color w:val="95B3D7" w:themeColor="accent1" w:themeTint="99"/>
              <w:sz w:val="16"/>
              <w:szCs w:val="16"/>
            </w:rPr>
            <w:t>i</w:t>
          </w:r>
          <w:proofErr w:type="spellEnd"/>
          <w:r w:rsidR="00942CBB" w:rsidRPr="00227847">
            <w:rPr>
              <w:color w:val="95B3D7" w:themeColor="accent1" w:themeTint="99"/>
              <w:sz w:val="16"/>
              <w:szCs w:val="16"/>
            </w:rPr>
            <w:fldChar w:fldCharType="end"/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97D1E50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252558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99AE324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99224D4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01A0B9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EE585A2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87A590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C705AA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C5EF4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D8887D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29400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441BB3"/>
    <w:multiLevelType w:val="hybridMultilevel"/>
    <w:tmpl w:val="A52E6A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3C534C"/>
    <w:multiLevelType w:val="hybridMultilevel"/>
    <w:tmpl w:val="93128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DA6ABA"/>
    <w:multiLevelType w:val="hybridMultilevel"/>
    <w:tmpl w:val="499EB0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7"/>
  </w:num>
  <w:num w:numId="18">
    <w:abstractNumId w:val="36"/>
  </w:num>
  <w:num w:numId="19">
    <w:abstractNumId w:val="16"/>
  </w:num>
  <w:num w:numId="20">
    <w:abstractNumId w:val="39"/>
  </w:num>
  <w:num w:numId="21">
    <w:abstractNumId w:val="26"/>
  </w:num>
  <w:num w:numId="22">
    <w:abstractNumId w:val="38"/>
  </w:num>
  <w:num w:numId="23">
    <w:abstractNumId w:val="24"/>
  </w:num>
  <w:num w:numId="24">
    <w:abstractNumId w:val="17"/>
  </w:num>
  <w:num w:numId="25">
    <w:abstractNumId w:val="32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5"/>
  </w:num>
  <w:num w:numId="37">
    <w:abstractNumId w:val="25"/>
  </w:num>
  <w:num w:numId="38">
    <w:abstractNumId w:val="42"/>
  </w:num>
  <w:num w:numId="39">
    <w:abstractNumId w:val="34"/>
  </w:num>
  <w:num w:numId="40">
    <w:abstractNumId w:val="40"/>
  </w:num>
  <w:num w:numId="41">
    <w:abstractNumId w:val="33"/>
  </w:num>
  <w:num w:numId="42">
    <w:abstractNumId w:val="41"/>
  </w:num>
  <w:num w:numId="4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C5893"/>
    <w:rsid w:val="001D143E"/>
    <w:rsid w:val="001D1620"/>
    <w:rsid w:val="001D3C24"/>
    <w:rsid w:val="001E36AD"/>
    <w:rsid w:val="001E64CC"/>
    <w:rsid w:val="001E72B3"/>
    <w:rsid w:val="001F00C8"/>
    <w:rsid w:val="001F1C81"/>
    <w:rsid w:val="001F46E2"/>
    <w:rsid w:val="001F63D2"/>
    <w:rsid w:val="001F76A9"/>
    <w:rsid w:val="00217C8E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BA4"/>
    <w:rsid w:val="004C2C5B"/>
    <w:rsid w:val="004C33A9"/>
    <w:rsid w:val="004C5FC9"/>
    <w:rsid w:val="004C6B10"/>
    <w:rsid w:val="004E22EB"/>
    <w:rsid w:val="004E348D"/>
    <w:rsid w:val="004F7F80"/>
    <w:rsid w:val="0053619D"/>
    <w:rsid w:val="005425F0"/>
    <w:rsid w:val="005509B8"/>
    <w:rsid w:val="00555BC4"/>
    <w:rsid w:val="00561295"/>
    <w:rsid w:val="005613ED"/>
    <w:rsid w:val="00566124"/>
    <w:rsid w:val="00571D25"/>
    <w:rsid w:val="00572A7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7B83"/>
    <w:rsid w:val="009C2017"/>
    <w:rsid w:val="009C2FB5"/>
    <w:rsid w:val="009D6839"/>
    <w:rsid w:val="009D7A9A"/>
    <w:rsid w:val="00A029A0"/>
    <w:rsid w:val="00A16CCB"/>
    <w:rsid w:val="00A2070D"/>
    <w:rsid w:val="00A21CDE"/>
    <w:rsid w:val="00A25010"/>
    <w:rsid w:val="00A26736"/>
    <w:rsid w:val="00A26A92"/>
    <w:rsid w:val="00A35D71"/>
    <w:rsid w:val="00A538B2"/>
    <w:rsid w:val="00A62E1F"/>
    <w:rsid w:val="00A63192"/>
    <w:rsid w:val="00A86719"/>
    <w:rsid w:val="00AC0E9A"/>
    <w:rsid w:val="00AC3C60"/>
    <w:rsid w:val="00AD5741"/>
    <w:rsid w:val="00AF29B5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1B0"/>
    <w:rsid w:val="00C907E1"/>
    <w:rsid w:val="00CA1403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956FE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53F6"/>
    <w:rsid w:val="00E156E1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65D3B"/>
    <w:rsid w:val="00F7159C"/>
    <w:rsid w:val="00F748F5"/>
    <w:rsid w:val="00F87A52"/>
    <w:rsid w:val="00FA37DD"/>
    <w:rsid w:val="00FA382D"/>
    <w:rsid w:val="00FB03C0"/>
    <w:rsid w:val="00FB064E"/>
    <w:rsid w:val="00FB2166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505EB9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B2166"/>
    <w:pPr>
      <w:spacing w:after="0"/>
    </w:pPr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2166"/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B85C21-B4E5-2046-8BE8-67075D6B23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139</TotalTime>
  <Pages>5</Pages>
  <Words>206</Words>
  <Characters>1178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1382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28</cp:revision>
  <dcterms:created xsi:type="dcterms:W3CDTF">2018-05-30T18:57:00Z</dcterms:created>
  <dcterms:modified xsi:type="dcterms:W3CDTF">2018-06-29T12:57:00Z</dcterms:modified>
</cp:coreProperties>
</file>