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5C43EE58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6C0C349E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05279401" wp14:editId="5A6591A0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2B4B8DB5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0C88196C" w14:textId="1FBA4A2E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="009C1DFE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3</w:t>
            </w:r>
          </w:p>
        </w:tc>
      </w:tr>
      <w:tr w:rsidR="00A25010" w:rsidRPr="004B7872" w14:paraId="53C618CF" w14:textId="77777777" w:rsidTr="00876761">
        <w:tc>
          <w:tcPr>
            <w:tcW w:w="1906" w:type="dxa"/>
            <w:vMerge/>
            <w:shd w:val="clear" w:color="auto" w:fill="F5F8FF"/>
          </w:tcPr>
          <w:p w14:paraId="351B82F5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7B7BB470" w14:textId="01F0D3C9" w:rsidR="00A25010" w:rsidRPr="00876761" w:rsidRDefault="004C1453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Workshop Notes</w:t>
            </w:r>
          </w:p>
        </w:tc>
      </w:tr>
    </w:tbl>
    <w:p w14:paraId="71B29B3B" w14:textId="77777777" w:rsidR="00A25010" w:rsidRDefault="00A25010" w:rsidP="0046480F">
      <w:pPr>
        <w:spacing w:after="0"/>
        <w:rPr>
          <w:sz w:val="20"/>
          <w:szCs w:val="20"/>
        </w:rPr>
      </w:pPr>
    </w:p>
    <w:p w14:paraId="6BFA250F" w14:textId="77777777" w:rsidR="00A25010" w:rsidRDefault="00A25010" w:rsidP="0046480F">
      <w:pPr>
        <w:spacing w:after="0"/>
        <w:rPr>
          <w:sz w:val="20"/>
          <w:szCs w:val="20"/>
        </w:rPr>
      </w:pPr>
    </w:p>
    <w:p w14:paraId="766CAFC0" w14:textId="77777777" w:rsidR="00A25010" w:rsidRDefault="00A25010" w:rsidP="0046480F">
      <w:pPr>
        <w:spacing w:after="0"/>
        <w:rPr>
          <w:sz w:val="20"/>
          <w:szCs w:val="20"/>
        </w:rPr>
      </w:pPr>
    </w:p>
    <w:p w14:paraId="429F49F8" w14:textId="77777777" w:rsidR="00A25010" w:rsidRDefault="00A25010" w:rsidP="0046480F">
      <w:pPr>
        <w:spacing w:after="0"/>
        <w:rPr>
          <w:sz w:val="20"/>
          <w:szCs w:val="20"/>
        </w:rPr>
      </w:pPr>
    </w:p>
    <w:p w14:paraId="73E57440" w14:textId="77777777" w:rsidR="00A25010" w:rsidRDefault="00A25010" w:rsidP="0046480F">
      <w:pPr>
        <w:spacing w:after="0"/>
        <w:rPr>
          <w:sz w:val="20"/>
          <w:szCs w:val="20"/>
        </w:rPr>
      </w:pPr>
    </w:p>
    <w:p w14:paraId="44A9AE31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3C8C59DB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6F5FE80B" w14:textId="77777777" w:rsidR="00A25010" w:rsidRDefault="00A25010" w:rsidP="0046480F">
      <w:pPr>
        <w:spacing w:after="0"/>
        <w:rPr>
          <w:sz w:val="20"/>
          <w:szCs w:val="20"/>
        </w:rPr>
      </w:pPr>
    </w:p>
    <w:p w14:paraId="4D55E4C2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3E549B1F" w14:textId="77777777" w:rsidTr="0000252F">
        <w:tc>
          <w:tcPr>
            <w:tcW w:w="1367" w:type="pct"/>
            <w:vAlign w:val="center"/>
          </w:tcPr>
          <w:p w14:paraId="7335BC9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6F8FFB9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01B2AAF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059087DC" wp14:editId="14B8C982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FD16AE4" w14:textId="77777777" w:rsidTr="0000252F">
        <w:tc>
          <w:tcPr>
            <w:tcW w:w="1367" w:type="pct"/>
            <w:vAlign w:val="center"/>
          </w:tcPr>
          <w:p w14:paraId="4ECFB74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11B5EB91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0B1AE0F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213400B3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630B9EA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101737C0" wp14:editId="65C28B14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31C5E4E" w14:textId="77777777" w:rsidTr="0000252F">
        <w:tc>
          <w:tcPr>
            <w:tcW w:w="1367" w:type="pct"/>
            <w:vAlign w:val="center"/>
          </w:tcPr>
          <w:p w14:paraId="2FFE95F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54CB856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1EC9E9D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35E5F4C" wp14:editId="067AC912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2D1B8F28" w14:textId="77777777" w:rsidTr="0000252F">
        <w:tc>
          <w:tcPr>
            <w:tcW w:w="1367" w:type="pct"/>
            <w:vAlign w:val="center"/>
          </w:tcPr>
          <w:p w14:paraId="325AAC9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5B9B863A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78793E73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5E5DCABF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4F37DCB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2F805EBA" wp14:editId="6ABEDF55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4FC53B" w14:textId="77777777" w:rsidR="00F327CC" w:rsidRPr="0047110D" w:rsidRDefault="00F327CC" w:rsidP="008B7D45">
      <w:pPr>
        <w:pStyle w:val="Spacer"/>
      </w:pPr>
    </w:p>
    <w:p w14:paraId="304E17CA" w14:textId="77777777" w:rsidR="00FB7AD9" w:rsidRDefault="00FB7AD9" w:rsidP="00FB7AD9">
      <w:pPr>
        <w:pStyle w:val="Spacer"/>
      </w:pPr>
      <w:bookmarkStart w:id="1" w:name="_Toc515455048"/>
      <w:bookmarkEnd w:id="0"/>
    </w:p>
    <w:bookmarkEnd w:id="1"/>
    <w:p w14:paraId="3EF3726E" w14:textId="77777777" w:rsidR="00D54827" w:rsidRPr="00D54827" w:rsidRDefault="00D54827" w:rsidP="00D54827">
      <w:pPr>
        <w:sectPr w:rsidR="00D54827" w:rsidRPr="00D54827" w:rsidSect="00FB7AD9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1C79BBD5" w14:textId="337F3202" w:rsidR="0023114B" w:rsidRDefault="004C1453" w:rsidP="00FB2166">
      <w:pPr>
        <w:pStyle w:val="Heading1"/>
      </w:pPr>
      <w:r>
        <w:lastRenderedPageBreak/>
        <w:t>WOrkshop #</w:t>
      </w:r>
      <w:r w:rsidR="009C1DFE">
        <w:t>3</w:t>
      </w:r>
      <w:bookmarkStart w:id="4" w:name="_GoBack"/>
      <w:bookmarkEnd w:id="4"/>
      <w:r>
        <w:t xml:space="preserve"> </w:t>
      </w:r>
      <w:r w:rsidR="0030258D">
        <w:t xml:space="preserve">— Workshop </w:t>
      </w:r>
      <w:r>
        <w:t>Notes</w:t>
      </w:r>
    </w:p>
    <w:p w14:paraId="1E5BFE39" w14:textId="5D5B1970" w:rsidR="004C1453" w:rsidRDefault="004C1453" w:rsidP="004C1453">
      <w:pPr>
        <w:jc w:val="center"/>
      </w:pPr>
      <w:r w:rsidRPr="004C1453">
        <w:rPr>
          <w:highlight w:val="yellow"/>
        </w:rPr>
        <w:t xml:space="preserve">&lt; </w:t>
      </w:r>
      <w:r w:rsidR="003F7110">
        <w:rPr>
          <w:highlight w:val="yellow"/>
        </w:rPr>
        <w:t>workshop</w:t>
      </w:r>
      <w:r w:rsidRPr="004C1453">
        <w:rPr>
          <w:highlight w:val="yellow"/>
        </w:rPr>
        <w:t xml:space="preserve"> date &gt;</w:t>
      </w:r>
    </w:p>
    <w:p w14:paraId="08A3A0F0" w14:textId="3ED4C5AA" w:rsidR="004C1453" w:rsidRPr="004C1453" w:rsidRDefault="004C1453" w:rsidP="004C1453">
      <w:pPr>
        <w:pStyle w:val="Heading3"/>
      </w:pPr>
      <w:r>
        <w:t>Meeting Notes</w:t>
      </w:r>
    </w:p>
    <w:p w14:paraId="1225A5D4" w14:textId="35B3D400" w:rsidR="00FB2166" w:rsidRDefault="004C1453" w:rsidP="00FB2166">
      <w:r w:rsidRPr="004C1453">
        <w:rPr>
          <w:highlight w:val="yellow"/>
        </w:rPr>
        <w:t>&lt; Meeting notes as appropriate &gt;</w:t>
      </w:r>
      <w:r>
        <w:t>.</w:t>
      </w:r>
    </w:p>
    <w:p w14:paraId="7927BEDF" w14:textId="0DB6CEDB" w:rsidR="00FB2166" w:rsidRPr="00FB2166" w:rsidRDefault="00FB2166" w:rsidP="00FB2166"/>
    <w:sectPr w:rsidR="00FB2166" w:rsidRPr="00FB2166" w:rsidSect="00FB2166">
      <w:headerReference w:type="default" r:id="rId19"/>
      <w:footerReference w:type="default" r:id="rId20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4124FF" w14:textId="77777777" w:rsidR="00A92B99" w:rsidRDefault="00A92B99" w:rsidP="00111E34">
      <w:r>
        <w:separator/>
      </w:r>
    </w:p>
  </w:endnote>
  <w:endnote w:type="continuationSeparator" w:id="0">
    <w:p w14:paraId="529FCFAC" w14:textId="77777777" w:rsidR="00A92B99" w:rsidRDefault="00A92B99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C71778" w14:textId="77777777" w:rsidR="00FF17A0" w:rsidRDefault="00FF17A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E998B4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266178D4" w14:textId="77777777" w:rsidTr="00942CBB">
      <w:tc>
        <w:tcPr>
          <w:tcW w:w="4423" w:type="pct"/>
          <w:vAlign w:val="center"/>
        </w:tcPr>
        <w:p w14:paraId="65940E3A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7BF2A2EE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5EDF717E" wp14:editId="3D11DE7E">
                <wp:extent cx="1069848" cy="365760"/>
                <wp:effectExtent l="0" t="0" r="0" b="2540"/>
                <wp:docPr id="6" name="Graphic 6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046513F1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34BABD7F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7B048CC5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5AA5C9" w14:textId="77777777" w:rsidR="00FF17A0" w:rsidRDefault="00FF17A0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93AAC2" w14:textId="5C44042C" w:rsidR="001C5893" w:rsidRPr="001C5893" w:rsidRDefault="001C5893" w:rsidP="001C5893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45E2DD2" w14:textId="77777777" w:rsidR="00A92B99" w:rsidRDefault="00A92B99" w:rsidP="00111E34">
      <w:r>
        <w:separator/>
      </w:r>
    </w:p>
  </w:footnote>
  <w:footnote w:type="continuationSeparator" w:id="0">
    <w:p w14:paraId="67EEF23C" w14:textId="77777777" w:rsidR="00A92B99" w:rsidRDefault="00A92B99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D6EFEC" w14:textId="77777777" w:rsidR="00FF17A0" w:rsidRDefault="00FF17A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6C0886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028FCB95" w14:textId="77777777" w:rsidR="00942CBB" w:rsidRPr="0069510B" w:rsidRDefault="00942CBB" w:rsidP="005C5A9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1DF9C7" w14:textId="77777777" w:rsidR="00FF17A0" w:rsidRDefault="00FF17A0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91BD4E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46"/>
      <w:gridCol w:w="4236"/>
      <w:gridCol w:w="4762"/>
    </w:tblGrid>
    <w:tr w:rsidR="00942CBB" w:rsidRPr="00227847" w14:paraId="047577AF" w14:textId="77777777" w:rsidTr="00FB2166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00184D41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6358CCB9" wp14:editId="60B2CC31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267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F586A04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2548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DE7E629" w14:textId="3296F879" w:rsidR="00942CBB" w:rsidRPr="00227847" w:rsidRDefault="00FB2166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 xml:space="preserve">Workshop </w:t>
          </w:r>
          <w:r w:rsidR="004C1453">
            <w:rPr>
              <w:color w:val="95B3D7" w:themeColor="accent1" w:themeTint="99"/>
              <w:sz w:val="16"/>
              <w:szCs w:val="16"/>
            </w:rPr>
            <w:t>#</w:t>
          </w:r>
          <w:r w:rsidR="00EE0047">
            <w:rPr>
              <w:color w:val="95B3D7" w:themeColor="accent1" w:themeTint="99"/>
              <w:sz w:val="16"/>
              <w:szCs w:val="16"/>
            </w:rPr>
            <w:t>2</w:t>
          </w:r>
          <w:r w:rsidR="00EE0047" w:rsidRPr="00227847">
            <w:rPr>
              <w:color w:val="95B3D7" w:themeColor="accent1" w:themeTint="99"/>
              <w:sz w:val="16"/>
              <w:szCs w:val="16"/>
            </w:rPr>
            <w:t xml:space="preserve"> — </w:t>
          </w:r>
          <w:r w:rsidR="00EE0047">
            <w:rPr>
              <w:color w:val="95B3D7" w:themeColor="accent1" w:themeTint="99"/>
              <w:sz w:val="16"/>
              <w:szCs w:val="16"/>
            </w:rPr>
            <w:t xml:space="preserve">Workshop </w:t>
          </w:r>
          <w:r w:rsidR="004C1453">
            <w:rPr>
              <w:color w:val="95B3D7" w:themeColor="accent1" w:themeTint="99"/>
              <w:sz w:val="16"/>
              <w:szCs w:val="16"/>
            </w:rPr>
            <w:t>Notes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 xml:space="preserve"> — Page 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begin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instrText xml:space="preserve"> PAGE </w:instrTex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separate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ii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end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297D1E50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DB0DDF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01AC61A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EF7E7AA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6C50D5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06EA90B0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73481D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3EC3F5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AF48E5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E2CA4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CB2616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311C2B"/>
    <w:multiLevelType w:val="hybridMultilevel"/>
    <w:tmpl w:val="8C320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F629D"/>
    <w:multiLevelType w:val="hybridMultilevel"/>
    <w:tmpl w:val="D8AA9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F2D93"/>
    <w:multiLevelType w:val="multilevel"/>
    <w:tmpl w:val="68D06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5647D"/>
    <w:multiLevelType w:val="hybridMultilevel"/>
    <w:tmpl w:val="BF326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5" w15:restartNumberingAfterBreak="0">
    <w:nsid w:val="209829A9"/>
    <w:multiLevelType w:val="hybridMultilevel"/>
    <w:tmpl w:val="ACFCDA10"/>
    <w:lvl w:ilvl="0" w:tplc="47CA956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68A34E8"/>
    <w:multiLevelType w:val="hybridMultilevel"/>
    <w:tmpl w:val="D7F0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8" w15:restartNumberingAfterBreak="0">
    <w:nsid w:val="2CDE7914"/>
    <w:multiLevelType w:val="hybridMultilevel"/>
    <w:tmpl w:val="68D06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0F0457"/>
    <w:multiLevelType w:val="hybridMultilevel"/>
    <w:tmpl w:val="5E963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0600A74"/>
    <w:multiLevelType w:val="hybridMultilevel"/>
    <w:tmpl w:val="8DBE5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2C0EE7"/>
    <w:multiLevelType w:val="hybridMultilevel"/>
    <w:tmpl w:val="D6180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6E7AE6"/>
    <w:multiLevelType w:val="hybridMultilevel"/>
    <w:tmpl w:val="2BBEA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667041"/>
    <w:multiLevelType w:val="hybridMultilevel"/>
    <w:tmpl w:val="62364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8533F0"/>
    <w:multiLevelType w:val="hybridMultilevel"/>
    <w:tmpl w:val="709EEFEA"/>
    <w:lvl w:ilvl="0" w:tplc="7A3EFAC8">
      <w:start w:val="1"/>
      <w:numFmt w:val="bullet"/>
      <w:lvlText w:val=""/>
      <w:lvlJc w:val="left"/>
      <w:pPr>
        <w:ind w:left="27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5" w15:restartNumberingAfterBreak="0">
    <w:nsid w:val="379F17AD"/>
    <w:multiLevelType w:val="multilevel"/>
    <w:tmpl w:val="8772B4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A30906"/>
    <w:multiLevelType w:val="hybridMultilevel"/>
    <w:tmpl w:val="C01C7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1081F64"/>
    <w:multiLevelType w:val="hybridMultilevel"/>
    <w:tmpl w:val="16B46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7927746"/>
    <w:multiLevelType w:val="multilevel"/>
    <w:tmpl w:val="E0AE1F7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DE536B"/>
    <w:multiLevelType w:val="hybridMultilevel"/>
    <w:tmpl w:val="F6ACEC7A"/>
    <w:lvl w:ilvl="0" w:tplc="1B7A9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C441BB3"/>
    <w:multiLevelType w:val="hybridMultilevel"/>
    <w:tmpl w:val="A52E6A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6FD6E16"/>
    <w:multiLevelType w:val="hybridMultilevel"/>
    <w:tmpl w:val="29483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73C534C"/>
    <w:multiLevelType w:val="hybridMultilevel"/>
    <w:tmpl w:val="931289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8254C19"/>
    <w:multiLevelType w:val="hybridMultilevel"/>
    <w:tmpl w:val="465A3AF4"/>
    <w:lvl w:ilvl="0" w:tplc="04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AAA7347"/>
    <w:multiLevelType w:val="hybridMultilevel"/>
    <w:tmpl w:val="8772B4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9E50FB"/>
    <w:multiLevelType w:val="hybridMultilevel"/>
    <w:tmpl w:val="1B7001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23092A"/>
    <w:multiLevelType w:val="hybridMultilevel"/>
    <w:tmpl w:val="91EA4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36B4403"/>
    <w:multiLevelType w:val="multilevel"/>
    <w:tmpl w:val="34E81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95C4F1C"/>
    <w:multiLevelType w:val="hybridMultilevel"/>
    <w:tmpl w:val="348C44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69BA439A"/>
    <w:multiLevelType w:val="hybridMultilevel"/>
    <w:tmpl w:val="9AD0A0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ADA6ABA"/>
    <w:multiLevelType w:val="hybridMultilevel"/>
    <w:tmpl w:val="499EB0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C844A4D"/>
    <w:multiLevelType w:val="hybridMultilevel"/>
    <w:tmpl w:val="574204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30"/>
  </w:num>
  <w:num w:numId="12">
    <w:abstractNumId w:val="15"/>
  </w:num>
  <w:num w:numId="13">
    <w:abstractNumId w:val="11"/>
  </w:num>
  <w:num w:numId="14">
    <w:abstractNumId w:val="21"/>
  </w:num>
  <w:num w:numId="15">
    <w:abstractNumId w:val="22"/>
  </w:num>
  <w:num w:numId="16">
    <w:abstractNumId w:val="23"/>
  </w:num>
  <w:num w:numId="17">
    <w:abstractNumId w:val="37"/>
  </w:num>
  <w:num w:numId="18">
    <w:abstractNumId w:val="36"/>
  </w:num>
  <w:num w:numId="19">
    <w:abstractNumId w:val="16"/>
  </w:num>
  <w:num w:numId="20">
    <w:abstractNumId w:val="39"/>
  </w:num>
  <w:num w:numId="21">
    <w:abstractNumId w:val="26"/>
  </w:num>
  <w:num w:numId="22">
    <w:abstractNumId w:val="38"/>
  </w:num>
  <w:num w:numId="23">
    <w:abstractNumId w:val="24"/>
  </w:num>
  <w:num w:numId="24">
    <w:abstractNumId w:val="17"/>
  </w:num>
  <w:num w:numId="25">
    <w:abstractNumId w:val="32"/>
  </w:num>
  <w:num w:numId="26">
    <w:abstractNumId w:val="10"/>
  </w:num>
  <w:num w:numId="27">
    <w:abstractNumId w:val="20"/>
  </w:num>
  <w:num w:numId="28">
    <w:abstractNumId w:val="13"/>
  </w:num>
  <w:num w:numId="29">
    <w:abstractNumId w:val="28"/>
  </w:num>
  <w:num w:numId="30">
    <w:abstractNumId w:val="14"/>
  </w:num>
  <w:num w:numId="31">
    <w:abstractNumId w:val="19"/>
  </w:num>
  <w:num w:numId="32">
    <w:abstractNumId w:val="27"/>
  </w:num>
  <w:num w:numId="33">
    <w:abstractNumId w:val="18"/>
  </w:num>
  <w:num w:numId="34">
    <w:abstractNumId w:val="12"/>
  </w:num>
  <w:num w:numId="35">
    <w:abstractNumId w:val="29"/>
  </w:num>
  <w:num w:numId="36">
    <w:abstractNumId w:val="35"/>
  </w:num>
  <w:num w:numId="37">
    <w:abstractNumId w:val="25"/>
  </w:num>
  <w:num w:numId="38">
    <w:abstractNumId w:val="42"/>
  </w:num>
  <w:num w:numId="39">
    <w:abstractNumId w:val="34"/>
  </w:num>
  <w:num w:numId="40">
    <w:abstractNumId w:val="40"/>
  </w:num>
  <w:num w:numId="41">
    <w:abstractNumId w:val="33"/>
  </w:num>
  <w:num w:numId="42">
    <w:abstractNumId w:val="41"/>
  </w:num>
  <w:num w:numId="43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displayBackgroundShape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45EDF"/>
    <w:rsid w:val="0006233B"/>
    <w:rsid w:val="00064B48"/>
    <w:rsid w:val="0007033C"/>
    <w:rsid w:val="00076796"/>
    <w:rsid w:val="00077F20"/>
    <w:rsid w:val="00082E94"/>
    <w:rsid w:val="00085200"/>
    <w:rsid w:val="00095CDC"/>
    <w:rsid w:val="000A0F09"/>
    <w:rsid w:val="000A4594"/>
    <w:rsid w:val="000B57B7"/>
    <w:rsid w:val="000B5FE7"/>
    <w:rsid w:val="000C6D72"/>
    <w:rsid w:val="000C7D2C"/>
    <w:rsid w:val="000F2F27"/>
    <w:rsid w:val="0010615D"/>
    <w:rsid w:val="00111E34"/>
    <w:rsid w:val="001203A7"/>
    <w:rsid w:val="0012557E"/>
    <w:rsid w:val="001334BD"/>
    <w:rsid w:val="00152AD9"/>
    <w:rsid w:val="0015351F"/>
    <w:rsid w:val="00156A8A"/>
    <w:rsid w:val="0016548E"/>
    <w:rsid w:val="001A0250"/>
    <w:rsid w:val="001A19A4"/>
    <w:rsid w:val="001A5A64"/>
    <w:rsid w:val="001B2A14"/>
    <w:rsid w:val="001B38DC"/>
    <w:rsid w:val="001C5893"/>
    <w:rsid w:val="001D143E"/>
    <w:rsid w:val="001D1620"/>
    <w:rsid w:val="001D3C24"/>
    <w:rsid w:val="001E36AD"/>
    <w:rsid w:val="001E64CC"/>
    <w:rsid w:val="001E72B3"/>
    <w:rsid w:val="001F00C8"/>
    <w:rsid w:val="001F1C81"/>
    <w:rsid w:val="001F46E2"/>
    <w:rsid w:val="001F63D2"/>
    <w:rsid w:val="001F76A9"/>
    <w:rsid w:val="00217F20"/>
    <w:rsid w:val="00227847"/>
    <w:rsid w:val="0023114B"/>
    <w:rsid w:val="0023359A"/>
    <w:rsid w:val="002442E5"/>
    <w:rsid w:val="002477B7"/>
    <w:rsid w:val="00255BBE"/>
    <w:rsid w:val="002603E8"/>
    <w:rsid w:val="00262CA2"/>
    <w:rsid w:val="00272F18"/>
    <w:rsid w:val="002A0E7E"/>
    <w:rsid w:val="002B2364"/>
    <w:rsid w:val="002B30D1"/>
    <w:rsid w:val="002B7D9E"/>
    <w:rsid w:val="002C1D3E"/>
    <w:rsid w:val="002C2622"/>
    <w:rsid w:val="002E3BAF"/>
    <w:rsid w:val="002E440A"/>
    <w:rsid w:val="002E52DF"/>
    <w:rsid w:val="002E58FA"/>
    <w:rsid w:val="002F153A"/>
    <w:rsid w:val="00300099"/>
    <w:rsid w:val="0030258D"/>
    <w:rsid w:val="003053FD"/>
    <w:rsid w:val="00305562"/>
    <w:rsid w:val="00307B42"/>
    <w:rsid w:val="00311A06"/>
    <w:rsid w:val="00313AEC"/>
    <w:rsid w:val="003300C3"/>
    <w:rsid w:val="00330ADC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3565"/>
    <w:rsid w:val="00396B80"/>
    <w:rsid w:val="003A61F9"/>
    <w:rsid w:val="003B1203"/>
    <w:rsid w:val="003B79F6"/>
    <w:rsid w:val="003C4AAC"/>
    <w:rsid w:val="003D2C97"/>
    <w:rsid w:val="003D41B3"/>
    <w:rsid w:val="003E0C46"/>
    <w:rsid w:val="003E1989"/>
    <w:rsid w:val="003F7110"/>
    <w:rsid w:val="00421286"/>
    <w:rsid w:val="00427852"/>
    <w:rsid w:val="00430105"/>
    <w:rsid w:val="00433645"/>
    <w:rsid w:val="004451B7"/>
    <w:rsid w:val="00447425"/>
    <w:rsid w:val="0045222B"/>
    <w:rsid w:val="00452680"/>
    <w:rsid w:val="00461ABB"/>
    <w:rsid w:val="0046480F"/>
    <w:rsid w:val="00464F87"/>
    <w:rsid w:val="00465F73"/>
    <w:rsid w:val="0047110D"/>
    <w:rsid w:val="004759C7"/>
    <w:rsid w:val="00490703"/>
    <w:rsid w:val="004B7872"/>
    <w:rsid w:val="004C1453"/>
    <w:rsid w:val="004C1BA4"/>
    <w:rsid w:val="004C2C5B"/>
    <w:rsid w:val="004C33A9"/>
    <w:rsid w:val="004C5FC9"/>
    <w:rsid w:val="004C6B10"/>
    <w:rsid w:val="004E22EB"/>
    <w:rsid w:val="004E348D"/>
    <w:rsid w:val="004F7F80"/>
    <w:rsid w:val="0053619D"/>
    <w:rsid w:val="005425F0"/>
    <w:rsid w:val="005509B8"/>
    <w:rsid w:val="00555BC4"/>
    <w:rsid w:val="00561295"/>
    <w:rsid w:val="005613ED"/>
    <w:rsid w:val="00566124"/>
    <w:rsid w:val="00571D25"/>
    <w:rsid w:val="00572A75"/>
    <w:rsid w:val="00580D0C"/>
    <w:rsid w:val="00581676"/>
    <w:rsid w:val="00581DC2"/>
    <w:rsid w:val="005A6D07"/>
    <w:rsid w:val="005B09E7"/>
    <w:rsid w:val="005C030E"/>
    <w:rsid w:val="005C5A96"/>
    <w:rsid w:val="005D341D"/>
    <w:rsid w:val="005E18F0"/>
    <w:rsid w:val="005E2935"/>
    <w:rsid w:val="00620993"/>
    <w:rsid w:val="00624121"/>
    <w:rsid w:val="006410A1"/>
    <w:rsid w:val="00660021"/>
    <w:rsid w:val="00663725"/>
    <w:rsid w:val="00663981"/>
    <w:rsid w:val="00675967"/>
    <w:rsid w:val="0068701D"/>
    <w:rsid w:val="00687424"/>
    <w:rsid w:val="00691DAB"/>
    <w:rsid w:val="0069510B"/>
    <w:rsid w:val="006963D6"/>
    <w:rsid w:val="006A6985"/>
    <w:rsid w:val="006C2567"/>
    <w:rsid w:val="006D399A"/>
    <w:rsid w:val="006D5269"/>
    <w:rsid w:val="006F4DBA"/>
    <w:rsid w:val="007009E8"/>
    <w:rsid w:val="007212A2"/>
    <w:rsid w:val="00723D6B"/>
    <w:rsid w:val="00740098"/>
    <w:rsid w:val="007418B5"/>
    <w:rsid w:val="00747E0D"/>
    <w:rsid w:val="0075051E"/>
    <w:rsid w:val="00750554"/>
    <w:rsid w:val="00753657"/>
    <w:rsid w:val="007564C0"/>
    <w:rsid w:val="00783F52"/>
    <w:rsid w:val="00785DA4"/>
    <w:rsid w:val="00791F90"/>
    <w:rsid w:val="0079500D"/>
    <w:rsid w:val="007A3055"/>
    <w:rsid w:val="007A760A"/>
    <w:rsid w:val="007A7E0B"/>
    <w:rsid w:val="007B5E16"/>
    <w:rsid w:val="007C1E6E"/>
    <w:rsid w:val="007C7475"/>
    <w:rsid w:val="007E37EE"/>
    <w:rsid w:val="007E7FDA"/>
    <w:rsid w:val="007F0163"/>
    <w:rsid w:val="00801643"/>
    <w:rsid w:val="0080495C"/>
    <w:rsid w:val="00821363"/>
    <w:rsid w:val="008267A0"/>
    <w:rsid w:val="0083163B"/>
    <w:rsid w:val="00833BE8"/>
    <w:rsid w:val="008362E1"/>
    <w:rsid w:val="0084380E"/>
    <w:rsid w:val="00860B3D"/>
    <w:rsid w:val="008645F1"/>
    <w:rsid w:val="00865E83"/>
    <w:rsid w:val="0087536C"/>
    <w:rsid w:val="00876761"/>
    <w:rsid w:val="00885522"/>
    <w:rsid w:val="00886E34"/>
    <w:rsid w:val="00887EC4"/>
    <w:rsid w:val="008A1D72"/>
    <w:rsid w:val="008A3CDD"/>
    <w:rsid w:val="008A460A"/>
    <w:rsid w:val="008B0C9D"/>
    <w:rsid w:val="008B24F6"/>
    <w:rsid w:val="008B7D45"/>
    <w:rsid w:val="008C2818"/>
    <w:rsid w:val="008F0665"/>
    <w:rsid w:val="008F407B"/>
    <w:rsid w:val="009036A3"/>
    <w:rsid w:val="009204DD"/>
    <w:rsid w:val="00920B48"/>
    <w:rsid w:val="00921CDB"/>
    <w:rsid w:val="00942CBB"/>
    <w:rsid w:val="00943B7B"/>
    <w:rsid w:val="00947BAD"/>
    <w:rsid w:val="009724E3"/>
    <w:rsid w:val="00976D6D"/>
    <w:rsid w:val="009813A1"/>
    <w:rsid w:val="00983729"/>
    <w:rsid w:val="00991D06"/>
    <w:rsid w:val="00997A0F"/>
    <w:rsid w:val="009A0AD9"/>
    <w:rsid w:val="009A59FF"/>
    <w:rsid w:val="009B7B83"/>
    <w:rsid w:val="009C1DFE"/>
    <w:rsid w:val="009C2FB5"/>
    <w:rsid w:val="009D7A9A"/>
    <w:rsid w:val="00A029A0"/>
    <w:rsid w:val="00A16CCB"/>
    <w:rsid w:val="00A2070D"/>
    <w:rsid w:val="00A21CDE"/>
    <w:rsid w:val="00A25010"/>
    <w:rsid w:val="00A26736"/>
    <w:rsid w:val="00A26A92"/>
    <w:rsid w:val="00A35D71"/>
    <w:rsid w:val="00A538B2"/>
    <w:rsid w:val="00A62E1F"/>
    <w:rsid w:val="00A63192"/>
    <w:rsid w:val="00A63EBA"/>
    <w:rsid w:val="00A83F81"/>
    <w:rsid w:val="00A86719"/>
    <w:rsid w:val="00A92B99"/>
    <w:rsid w:val="00AC0E9A"/>
    <w:rsid w:val="00AC3C60"/>
    <w:rsid w:val="00AD5741"/>
    <w:rsid w:val="00AF29B5"/>
    <w:rsid w:val="00AF721D"/>
    <w:rsid w:val="00B10E95"/>
    <w:rsid w:val="00B11B14"/>
    <w:rsid w:val="00B15358"/>
    <w:rsid w:val="00B17966"/>
    <w:rsid w:val="00B343AE"/>
    <w:rsid w:val="00B3540D"/>
    <w:rsid w:val="00B42624"/>
    <w:rsid w:val="00B5504A"/>
    <w:rsid w:val="00B62191"/>
    <w:rsid w:val="00B83B69"/>
    <w:rsid w:val="00BA2FEF"/>
    <w:rsid w:val="00BA33A9"/>
    <w:rsid w:val="00BB08D0"/>
    <w:rsid w:val="00BC1B8D"/>
    <w:rsid w:val="00C060FB"/>
    <w:rsid w:val="00C1684B"/>
    <w:rsid w:val="00C17AB3"/>
    <w:rsid w:val="00C34D86"/>
    <w:rsid w:val="00C42580"/>
    <w:rsid w:val="00C53DC1"/>
    <w:rsid w:val="00C5496E"/>
    <w:rsid w:val="00C60E02"/>
    <w:rsid w:val="00C61DA9"/>
    <w:rsid w:val="00C907E1"/>
    <w:rsid w:val="00CC246E"/>
    <w:rsid w:val="00CD0880"/>
    <w:rsid w:val="00CD5666"/>
    <w:rsid w:val="00CF5AE1"/>
    <w:rsid w:val="00D07520"/>
    <w:rsid w:val="00D148FF"/>
    <w:rsid w:val="00D14CAE"/>
    <w:rsid w:val="00D34A20"/>
    <w:rsid w:val="00D41225"/>
    <w:rsid w:val="00D46588"/>
    <w:rsid w:val="00D51155"/>
    <w:rsid w:val="00D51400"/>
    <w:rsid w:val="00D544A4"/>
    <w:rsid w:val="00D54827"/>
    <w:rsid w:val="00D57752"/>
    <w:rsid w:val="00D6757E"/>
    <w:rsid w:val="00D9077F"/>
    <w:rsid w:val="00D9317D"/>
    <w:rsid w:val="00DB127F"/>
    <w:rsid w:val="00DC02F1"/>
    <w:rsid w:val="00DC0CC7"/>
    <w:rsid w:val="00DC72F5"/>
    <w:rsid w:val="00DD229A"/>
    <w:rsid w:val="00DD438D"/>
    <w:rsid w:val="00DE25A6"/>
    <w:rsid w:val="00DE44EE"/>
    <w:rsid w:val="00DE5ACC"/>
    <w:rsid w:val="00DF53F6"/>
    <w:rsid w:val="00E156E1"/>
    <w:rsid w:val="00E41DDE"/>
    <w:rsid w:val="00E568C4"/>
    <w:rsid w:val="00E616E1"/>
    <w:rsid w:val="00E727F5"/>
    <w:rsid w:val="00E7659A"/>
    <w:rsid w:val="00E958A9"/>
    <w:rsid w:val="00EC5A74"/>
    <w:rsid w:val="00EE0047"/>
    <w:rsid w:val="00EF5ED9"/>
    <w:rsid w:val="00F06EC0"/>
    <w:rsid w:val="00F327CC"/>
    <w:rsid w:val="00F44102"/>
    <w:rsid w:val="00F45BF7"/>
    <w:rsid w:val="00F65D3B"/>
    <w:rsid w:val="00F7159C"/>
    <w:rsid w:val="00F748F5"/>
    <w:rsid w:val="00F87A52"/>
    <w:rsid w:val="00FA37DD"/>
    <w:rsid w:val="00FA382D"/>
    <w:rsid w:val="00FB03C0"/>
    <w:rsid w:val="00FB064E"/>
    <w:rsid w:val="00FB2166"/>
    <w:rsid w:val="00FB7AD9"/>
    <w:rsid w:val="00FC14D0"/>
    <w:rsid w:val="00FD2231"/>
    <w:rsid w:val="00FE21BD"/>
    <w:rsid w:val="00FE5C7B"/>
    <w:rsid w:val="00FE7973"/>
    <w:rsid w:val="00FF17A0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6505EB9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4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9A59FF"/>
    <w:rPr>
      <w:rFonts w:asciiTheme="minorHAnsi" w:hAnsiTheme="minorHAnsi"/>
      <w:b w:val="0"/>
      <w:i/>
      <w:color w:val="5F497A" w:themeColor="accent4" w:themeShade="BF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0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B2166"/>
    <w:pPr>
      <w:spacing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2166"/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eader" Target="header2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6511E04-6EB9-3948-8B00-F92B6C23AC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3</TotalTime>
  <Pages>2</Pages>
  <Words>71</Words>
  <Characters>411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10</cp:revision>
  <dcterms:created xsi:type="dcterms:W3CDTF">2018-06-03T23:42:00Z</dcterms:created>
  <dcterms:modified xsi:type="dcterms:W3CDTF">2018-06-29T12:56:00Z</dcterms:modified>
</cp:coreProperties>
</file>